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D1BEF" w14:textId="0C4AE15A" w:rsidR="00413E5D" w:rsidRDefault="00B02B91" w:rsidP="00B02B91">
      <w:pPr>
        <w:pStyle w:val="Nadpis1"/>
        <w:spacing w:before="0"/>
        <w:rPr>
          <w:sz w:val="32"/>
          <w:szCs w:val="32"/>
        </w:rPr>
      </w:pPr>
      <w:r w:rsidRPr="003201C5">
        <w:rPr>
          <w:sz w:val="32"/>
          <w:szCs w:val="32"/>
        </w:rPr>
        <w:t>Specifikace předmětu veřejné zakázky – technické podmínky</w:t>
      </w:r>
    </w:p>
    <w:p w14:paraId="522166CA" w14:textId="77777777" w:rsidR="00B02B91" w:rsidRPr="00B02B91" w:rsidRDefault="00B02B91" w:rsidP="00B02B91"/>
    <w:p w14:paraId="38757FCF" w14:textId="77777777" w:rsidR="00413E5D" w:rsidRPr="005F3BDF" w:rsidRDefault="00413E5D" w:rsidP="00A02775">
      <w:pPr>
        <w:pStyle w:val="Nadpis2"/>
        <w:spacing w:before="0" w:after="0"/>
      </w:pPr>
      <w:r>
        <w:t xml:space="preserve">1. </w:t>
      </w:r>
      <w:r w:rsidRPr="005F3BDF">
        <w:t>Požadavek</w:t>
      </w:r>
    </w:p>
    <w:p w14:paraId="0EB4F5D4" w14:textId="18C52E8D" w:rsidR="00413E5D" w:rsidRPr="005F3BDF" w:rsidRDefault="00413E5D" w:rsidP="00921047">
      <w:pPr>
        <w:pStyle w:val="Odstavecseseznamem"/>
        <w:numPr>
          <w:ilvl w:val="0"/>
          <w:numId w:val="11"/>
        </w:numPr>
        <w:jc w:val="both"/>
      </w:pPr>
      <w:r w:rsidRPr="005F3BDF">
        <w:t>Základním požadavkem akce:</w:t>
      </w:r>
      <w:r w:rsidR="00AA50F9" w:rsidRPr="005F3BDF">
        <w:t xml:space="preserve"> </w:t>
      </w:r>
      <w:r w:rsidR="00AA50F9" w:rsidRPr="005F3BDF">
        <w:rPr>
          <w:b/>
        </w:rPr>
        <w:t>POSTŘIKOVACÍ SOUPRAV</w:t>
      </w:r>
      <w:r w:rsidR="005F3BDF" w:rsidRPr="005F3BDF">
        <w:rPr>
          <w:b/>
        </w:rPr>
        <w:t>A</w:t>
      </w:r>
      <w:r w:rsidR="00AA50F9" w:rsidRPr="005F3BDF">
        <w:rPr>
          <w:b/>
        </w:rPr>
        <w:t xml:space="preserve"> NA LIKVIDACI POROSTU</w:t>
      </w:r>
      <w:r w:rsidR="00AA50F9" w:rsidRPr="005F3BDF">
        <w:t xml:space="preserve"> </w:t>
      </w:r>
      <w:r w:rsidR="005F3BDF" w:rsidRPr="005F3BDF">
        <w:t xml:space="preserve">je nákup stroje </w:t>
      </w:r>
      <w:r w:rsidR="005F3BDF" w:rsidRPr="005F3BDF">
        <w:t xml:space="preserve">včetně jeho </w:t>
      </w:r>
      <w:r w:rsidR="00B97B72" w:rsidRPr="005F3BDF">
        <w:rPr>
          <w:bCs/>
        </w:rPr>
        <w:t>montáž</w:t>
      </w:r>
      <w:r w:rsidR="005F3BDF" w:rsidRPr="005F3BDF">
        <w:rPr>
          <w:bCs/>
        </w:rPr>
        <w:t>e a zprovoznění</w:t>
      </w:r>
      <w:r w:rsidR="00B97B72" w:rsidRPr="005F3BDF">
        <w:rPr>
          <w:b/>
        </w:rPr>
        <w:t xml:space="preserve"> </w:t>
      </w:r>
      <w:r w:rsidR="00B97B72" w:rsidRPr="005F3BDF">
        <w:t>na speciální kolejové vozidlo tažené – přívěsný vozík typu PV za účelem zajištění provozuschopnosti železniční infrastruktury zadavatele</w:t>
      </w:r>
      <w:r w:rsidRPr="005F3BDF">
        <w:t>.</w:t>
      </w:r>
    </w:p>
    <w:p w14:paraId="06727756" w14:textId="7B8DE22D" w:rsidR="00CD3E6B" w:rsidRDefault="00921047" w:rsidP="00413E5D">
      <w:pPr>
        <w:pStyle w:val="Odstavecseseznamem"/>
        <w:numPr>
          <w:ilvl w:val="0"/>
          <w:numId w:val="11"/>
        </w:numPr>
        <w:jc w:val="both"/>
      </w:pPr>
      <w:r w:rsidRPr="005F3BDF">
        <w:t>Nabízené (dodávané</w:t>
      </w:r>
      <w:r w:rsidR="00651F17" w:rsidRPr="005F3BDF">
        <w:t>)</w:t>
      </w:r>
      <w:r w:rsidR="00995B68" w:rsidRPr="005F3BDF">
        <w:t xml:space="preserve"> postřikovací </w:t>
      </w:r>
      <w:r w:rsidR="007D673E" w:rsidRPr="005F3BDF">
        <w:t xml:space="preserve">zařízení </w:t>
      </w:r>
      <w:r w:rsidR="00CD3E6B" w:rsidRPr="005F3BDF">
        <w:t>požaduje zadavatel zakázky</w:t>
      </w:r>
      <w:r w:rsidR="00CD3E6B" w:rsidRPr="0081206E">
        <w:t xml:space="preserve"> </w:t>
      </w:r>
      <w:r w:rsidR="003B556D">
        <w:t xml:space="preserve">továrně </w:t>
      </w:r>
      <w:r>
        <w:t>nové a nepoužité</w:t>
      </w:r>
      <w:r w:rsidR="00CD3E6B" w:rsidRPr="0081206E">
        <w:t xml:space="preserve">. </w:t>
      </w:r>
      <w:r w:rsidR="00651F17">
        <w:t>Nepřipouští se nabídka použitého</w:t>
      </w:r>
      <w:r w:rsidR="00CD3E6B" w:rsidRPr="0081206E">
        <w:t>, přípa</w:t>
      </w:r>
      <w:r w:rsidR="00651F17">
        <w:t>dně „předváděcího“ stroje</w:t>
      </w:r>
      <w:r w:rsidR="00CD3E6B" w:rsidRPr="0081206E">
        <w:t>“</w:t>
      </w:r>
      <w:r w:rsidR="00372215" w:rsidRPr="0081206E">
        <w:t>.</w:t>
      </w:r>
    </w:p>
    <w:p w14:paraId="121CF6AE" w14:textId="3A2D8487" w:rsidR="002B4925" w:rsidRDefault="007D673E" w:rsidP="00413E5D">
      <w:pPr>
        <w:pStyle w:val="Odstavecseseznamem"/>
        <w:numPr>
          <w:ilvl w:val="0"/>
          <w:numId w:val="11"/>
        </w:numPr>
        <w:jc w:val="both"/>
      </w:pPr>
      <w:r>
        <w:t>Dodávku a m</w:t>
      </w:r>
      <w:r w:rsidR="002B4925">
        <w:t>ontáž</w:t>
      </w:r>
      <w:r w:rsidR="00E44307">
        <w:t xml:space="preserve"> p</w:t>
      </w:r>
      <w:r w:rsidR="002B4925">
        <w:t>ostřikovacího zařízení požadujeme provést v</w:t>
      </w:r>
      <w:r w:rsidR="00E44307">
        <w:t> </w:t>
      </w:r>
      <w:r w:rsidR="002B4925">
        <w:t>areálu</w:t>
      </w:r>
      <w:r w:rsidR="00E44307">
        <w:t xml:space="preserve"> traťového okrsku Frýdek Místek</w:t>
      </w:r>
      <w:r w:rsidR="002B4925">
        <w:t>.</w:t>
      </w:r>
    </w:p>
    <w:p w14:paraId="753AF4DE" w14:textId="0DE18A5F" w:rsidR="00022B01" w:rsidRPr="00F20469" w:rsidRDefault="00022B01" w:rsidP="00413E5D">
      <w:pPr>
        <w:pStyle w:val="Odstavecseseznamem"/>
        <w:numPr>
          <w:ilvl w:val="0"/>
          <w:numId w:val="11"/>
        </w:numPr>
        <w:jc w:val="both"/>
      </w:pPr>
      <w:r w:rsidRPr="00F20469">
        <w:t xml:space="preserve">Délka montáže nepřekročí </w:t>
      </w:r>
      <w:r w:rsidR="00B800BD">
        <w:t>10</w:t>
      </w:r>
      <w:r w:rsidRPr="00F20469">
        <w:t xml:space="preserve"> pracovních dnů.</w:t>
      </w:r>
    </w:p>
    <w:p w14:paraId="45BF4ECF" w14:textId="7DBA2114" w:rsidR="00B05100" w:rsidRPr="00B05100" w:rsidRDefault="00B05100" w:rsidP="00413E5D">
      <w:pPr>
        <w:pStyle w:val="Odstavecseseznamem"/>
        <w:numPr>
          <w:ilvl w:val="0"/>
          <w:numId w:val="11"/>
        </w:numPr>
        <w:jc w:val="both"/>
      </w:pPr>
      <w:r>
        <w:t xml:space="preserve">Termín </w:t>
      </w:r>
      <w:r w:rsidR="005F3BDF">
        <w:t>plnění</w:t>
      </w:r>
      <w:r>
        <w:t xml:space="preserve"> do </w:t>
      </w:r>
      <w:r w:rsidR="00E44307">
        <w:t>3</w:t>
      </w:r>
      <w:r w:rsidR="005F3BDF">
        <w:t>0</w:t>
      </w:r>
      <w:r w:rsidR="00E44307">
        <w:t>. 10. 2026</w:t>
      </w:r>
      <w:r w:rsidRPr="00B05100">
        <w:t>, včetně zaškolení, zprovoznění a zkušební jízdy</w:t>
      </w:r>
      <w:r>
        <w:t>.</w:t>
      </w:r>
    </w:p>
    <w:p w14:paraId="13375E17" w14:textId="5DC5C055" w:rsidR="00022B01" w:rsidRPr="0081206E" w:rsidRDefault="00022B01" w:rsidP="00022B01">
      <w:pPr>
        <w:pStyle w:val="Odstavecseseznamem"/>
        <w:numPr>
          <w:ilvl w:val="0"/>
          <w:numId w:val="11"/>
        </w:numPr>
        <w:jc w:val="both"/>
      </w:pPr>
      <w:r w:rsidRPr="00022B01">
        <w:t xml:space="preserve">Postřikovací zařízení musí splňovat nařízení a požadavky vycházející z vyhlášky </w:t>
      </w:r>
      <w:r w:rsidR="005F3BDF">
        <w:t xml:space="preserve">č. </w:t>
      </w:r>
      <w:r w:rsidRPr="00022B01">
        <w:t>207/2012</w:t>
      </w:r>
      <w:r w:rsidR="005346E1">
        <w:t xml:space="preserve"> Sb.</w:t>
      </w:r>
      <w:r w:rsidR="005F3BDF">
        <w:t>,</w:t>
      </w:r>
      <w:r w:rsidRPr="00022B01">
        <w:t xml:space="preserve"> v platném znění</w:t>
      </w:r>
      <w:r w:rsidR="00CE119B">
        <w:t>.</w:t>
      </w:r>
    </w:p>
    <w:p w14:paraId="4F478062" w14:textId="2F03E5B3" w:rsidR="005702D6" w:rsidRPr="00B9549B" w:rsidRDefault="00413E5D" w:rsidP="00A02775">
      <w:pPr>
        <w:pStyle w:val="Nadpis2"/>
        <w:spacing w:before="0" w:after="0"/>
      </w:pPr>
      <w:r w:rsidRPr="00B9549B">
        <w:t>2. Specifikace</w:t>
      </w:r>
      <w:r w:rsidR="00921047" w:rsidRPr="00B9549B">
        <w:t xml:space="preserve"> </w:t>
      </w:r>
    </w:p>
    <w:p w14:paraId="38A1CCA5" w14:textId="77777777" w:rsidR="00921047" w:rsidRPr="00B05D88" w:rsidRDefault="00921047" w:rsidP="004C3B91">
      <w:pPr>
        <w:spacing w:after="0"/>
        <w:rPr>
          <w:rFonts w:cs="Times New Roman"/>
          <w:b/>
        </w:rPr>
      </w:pPr>
      <w:r w:rsidRPr="00B05D88">
        <w:rPr>
          <w:rFonts w:cs="Times New Roman"/>
          <w:b/>
        </w:rPr>
        <w:t xml:space="preserve">Nádrže: </w:t>
      </w:r>
    </w:p>
    <w:p w14:paraId="3234A2AB" w14:textId="70687EC1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B05D88">
        <w:rPr>
          <w:rFonts w:cs="Times New Roman"/>
        </w:rPr>
        <w:t xml:space="preserve">• </w:t>
      </w:r>
      <w:r w:rsidR="004C3B91">
        <w:rPr>
          <w:rFonts w:cs="Times New Roman"/>
        </w:rPr>
        <w:t xml:space="preserve">   </w:t>
      </w:r>
      <w:r w:rsidR="00C2381F" w:rsidRPr="00DE0B3B">
        <w:rPr>
          <w:rFonts w:ascii="Verdana" w:eastAsia="Times New Roman" w:hAnsi="Verdana" w:cs="Times New Roman"/>
          <w:lang w:eastAsia="cs-CZ"/>
        </w:rPr>
        <w:t xml:space="preserve">Polyethylen (PE) </w:t>
      </w:r>
      <w:r w:rsidRPr="00DE0B3B">
        <w:rPr>
          <w:rFonts w:cs="Times New Roman"/>
        </w:rPr>
        <w:tab/>
      </w:r>
      <w:r w:rsidRPr="00DE0B3B">
        <w:rPr>
          <w:rFonts w:cs="Times New Roman"/>
        </w:rPr>
        <w:tab/>
      </w:r>
      <w:r w:rsidRPr="00DE0B3B">
        <w:rPr>
          <w:rFonts w:cs="Times New Roman"/>
        </w:rPr>
        <w:tab/>
        <w:t xml:space="preserve"> </w:t>
      </w:r>
    </w:p>
    <w:p w14:paraId="285153F6" w14:textId="4F83CAAD" w:rsidR="00921047" w:rsidRPr="00DE0B3B" w:rsidRDefault="00921047" w:rsidP="004C3B91">
      <w:pPr>
        <w:spacing w:after="0"/>
        <w:ind w:left="567" w:firstLine="142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B725A6" w:rsidRPr="00DE0B3B">
        <w:rPr>
          <w:rFonts w:ascii="Verdana" w:eastAsia="Times New Roman" w:hAnsi="Verdana" w:cs="Times New Roman"/>
          <w:lang w:eastAsia="cs-CZ"/>
        </w:rPr>
        <w:t>Externí nádrž na čistou vodu pro proplach systému</w:t>
      </w:r>
      <w:r w:rsidRPr="00DE0B3B">
        <w:rPr>
          <w:rFonts w:cs="Times New Roman"/>
        </w:rPr>
        <w:tab/>
      </w:r>
      <w:r w:rsidRPr="00DE0B3B">
        <w:rPr>
          <w:rFonts w:cs="Times New Roman"/>
        </w:rPr>
        <w:tab/>
        <w:t xml:space="preserve"> </w:t>
      </w:r>
    </w:p>
    <w:p w14:paraId="530ED60A" w14:textId="4CF933FF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B725A6" w:rsidRPr="00DE0B3B">
        <w:rPr>
          <w:rFonts w:ascii="Verdana" w:eastAsia="Times New Roman" w:hAnsi="Verdana" w:cs="Times New Roman"/>
          <w:lang w:eastAsia="cs-CZ"/>
        </w:rPr>
        <w:t>Externí nádrž na čistou vodu pro obsluhu</w:t>
      </w:r>
    </w:p>
    <w:p w14:paraId="3DB8AAD5" w14:textId="77777777" w:rsidR="004C3B91" w:rsidRPr="00DE0B3B" w:rsidRDefault="004C3B91" w:rsidP="004C3B91">
      <w:pPr>
        <w:spacing w:after="0"/>
        <w:ind w:firstLine="709"/>
        <w:rPr>
          <w:rFonts w:cs="Times New Roman"/>
        </w:rPr>
      </w:pPr>
    </w:p>
    <w:p w14:paraId="7B361705" w14:textId="77777777" w:rsidR="00921047" w:rsidRPr="00DE0B3B" w:rsidRDefault="00921047" w:rsidP="004C3B91">
      <w:pPr>
        <w:spacing w:after="0"/>
        <w:rPr>
          <w:rFonts w:cs="Times New Roman"/>
          <w:b/>
        </w:rPr>
      </w:pPr>
      <w:r w:rsidRPr="00DE0B3B">
        <w:rPr>
          <w:rFonts w:cs="Times New Roman"/>
          <w:b/>
        </w:rPr>
        <w:t xml:space="preserve">Filtrace: </w:t>
      </w:r>
    </w:p>
    <w:p w14:paraId="651E0F67" w14:textId="3C90E10F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001C5E" w:rsidRPr="00DE0B3B">
        <w:rPr>
          <w:rFonts w:cs="Times New Roman"/>
        </w:rPr>
        <w:t>Tří</w:t>
      </w:r>
      <w:r w:rsidRPr="00DE0B3B">
        <w:rPr>
          <w:rFonts w:cs="Times New Roman"/>
        </w:rPr>
        <w:t xml:space="preserve">násobná filtrace – </w:t>
      </w:r>
      <w:r w:rsidR="00C2381F" w:rsidRPr="00DE0B3B">
        <w:rPr>
          <w:rFonts w:cs="Times New Roman"/>
        </w:rPr>
        <w:t>vstupn</w:t>
      </w:r>
      <w:r w:rsidR="009C076C">
        <w:rPr>
          <w:rFonts w:cs="Times New Roman"/>
        </w:rPr>
        <w:t>í</w:t>
      </w:r>
      <w:r w:rsidR="00C2381F" w:rsidRPr="00DE0B3B">
        <w:rPr>
          <w:rFonts w:cs="Times New Roman"/>
        </w:rPr>
        <w:t xml:space="preserve"> filtr s filtrací, sací filtr a tlakový filtr</w:t>
      </w:r>
      <w:r w:rsidRPr="00DE0B3B">
        <w:rPr>
          <w:rFonts w:cs="Times New Roman"/>
        </w:rPr>
        <w:t xml:space="preserve"> </w:t>
      </w:r>
    </w:p>
    <w:p w14:paraId="20537E73" w14:textId="77777777" w:rsidR="004C3B91" w:rsidRPr="00DE0B3B" w:rsidRDefault="004C3B91" w:rsidP="004C3B91">
      <w:pPr>
        <w:spacing w:after="0"/>
        <w:ind w:firstLine="709"/>
        <w:rPr>
          <w:rFonts w:cs="Times New Roman"/>
        </w:rPr>
      </w:pPr>
    </w:p>
    <w:p w14:paraId="4D41D489" w14:textId="77777777" w:rsidR="00921047" w:rsidRPr="00DE0B3B" w:rsidRDefault="00921047" w:rsidP="004C3B91">
      <w:pPr>
        <w:spacing w:after="0"/>
        <w:rPr>
          <w:rFonts w:cs="Times New Roman"/>
          <w:b/>
        </w:rPr>
      </w:pPr>
      <w:r w:rsidRPr="00DE0B3B">
        <w:rPr>
          <w:rFonts w:cs="Times New Roman"/>
          <w:b/>
        </w:rPr>
        <w:t xml:space="preserve">Postřikový systém: </w:t>
      </w:r>
    </w:p>
    <w:p w14:paraId="718357BE" w14:textId="1FA6E3DC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853B71" w:rsidRPr="00DE0B3B">
        <w:rPr>
          <w:rFonts w:ascii="Verdana" w:eastAsia="Times New Roman" w:hAnsi="Verdana" w:cs="Times New Roman"/>
          <w:lang w:eastAsia="cs-CZ"/>
        </w:rPr>
        <w:t>Pístomembránové čerpadlo</w:t>
      </w:r>
      <w:r w:rsidRPr="00DE0B3B">
        <w:rPr>
          <w:rFonts w:cs="Times New Roman"/>
        </w:rPr>
        <w:tab/>
      </w:r>
      <w:r w:rsidRPr="00DE0B3B">
        <w:rPr>
          <w:rFonts w:cs="Times New Roman"/>
        </w:rPr>
        <w:tab/>
      </w:r>
      <w:r w:rsidRPr="00DE0B3B">
        <w:rPr>
          <w:rFonts w:cs="Times New Roman"/>
        </w:rPr>
        <w:tab/>
      </w:r>
      <w:r w:rsidRPr="00DE0B3B">
        <w:rPr>
          <w:rFonts w:cs="Times New Roman"/>
        </w:rPr>
        <w:tab/>
        <w:t xml:space="preserve"> </w:t>
      </w:r>
    </w:p>
    <w:p w14:paraId="56CA1B45" w14:textId="79879BEC" w:rsidR="00921047" w:rsidRPr="00DE0B3B" w:rsidRDefault="00921047" w:rsidP="004C3B91">
      <w:pPr>
        <w:spacing w:after="0"/>
        <w:ind w:firstLine="709"/>
        <w:rPr>
          <w:rFonts w:ascii="Verdana" w:eastAsia="Times New Roman" w:hAnsi="Verdana" w:cs="Times New Roman"/>
          <w:lang w:eastAsia="cs-CZ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D705F7" w:rsidRPr="00DE0B3B">
        <w:rPr>
          <w:rFonts w:ascii="Verdana" w:eastAsia="Times New Roman" w:hAnsi="Verdana" w:cs="Times New Roman"/>
          <w:lang w:eastAsia="cs-CZ"/>
        </w:rPr>
        <w:t>Benzinový motor</w:t>
      </w:r>
    </w:p>
    <w:p w14:paraId="205AAF97" w14:textId="3CC0F665" w:rsidR="00D705F7" w:rsidRPr="00DE0B3B" w:rsidRDefault="00D705F7" w:rsidP="00D705F7">
      <w:pPr>
        <w:spacing w:after="0"/>
        <w:ind w:firstLine="709"/>
        <w:rPr>
          <w:rFonts w:ascii="Verdana" w:eastAsia="Times New Roman" w:hAnsi="Verdana" w:cs="Times New Roman"/>
          <w:lang w:eastAsia="cs-CZ"/>
        </w:rPr>
      </w:pPr>
      <w:r w:rsidRPr="00DE0B3B">
        <w:rPr>
          <w:rFonts w:cs="Times New Roman"/>
        </w:rPr>
        <w:t xml:space="preserve">•    </w:t>
      </w:r>
      <w:r w:rsidR="00BF5F15" w:rsidRPr="00DE0B3B">
        <w:rPr>
          <w:rFonts w:ascii="Verdana" w:eastAsia="Times New Roman" w:hAnsi="Verdana" w:cs="Times New Roman"/>
          <w:lang w:eastAsia="cs-CZ"/>
        </w:rPr>
        <w:t>Pohon čerpadla spalovacím 4T zážehovým motorem</w:t>
      </w:r>
    </w:p>
    <w:p w14:paraId="520EFF75" w14:textId="0FFF71E2" w:rsidR="00D705F7" w:rsidRPr="00DE0B3B" w:rsidRDefault="00D705F7" w:rsidP="00D705F7">
      <w:pPr>
        <w:spacing w:after="0"/>
        <w:ind w:firstLine="709"/>
        <w:rPr>
          <w:rFonts w:ascii="Verdana" w:eastAsia="Times New Roman" w:hAnsi="Verdana" w:cs="Times New Roman"/>
          <w:lang w:eastAsia="cs-CZ"/>
        </w:rPr>
      </w:pPr>
      <w:r w:rsidRPr="00DE0B3B">
        <w:rPr>
          <w:rFonts w:cs="Times New Roman"/>
        </w:rPr>
        <w:t xml:space="preserve">•    </w:t>
      </w:r>
      <w:r w:rsidR="00196FEB" w:rsidRPr="00DE0B3B">
        <w:rPr>
          <w:rFonts w:ascii="Verdana" w:eastAsia="Times New Roman" w:hAnsi="Verdana" w:cs="Times New Roman"/>
          <w:lang w:eastAsia="cs-CZ"/>
        </w:rPr>
        <w:t>Postřikovací ramena včetně středové sekce</w:t>
      </w:r>
    </w:p>
    <w:p w14:paraId="246B0FE9" w14:textId="02A0430A" w:rsidR="00D705F7" w:rsidRPr="00DE0B3B" w:rsidRDefault="00D705F7" w:rsidP="00D705F7">
      <w:pPr>
        <w:spacing w:after="0"/>
        <w:ind w:firstLine="709"/>
        <w:rPr>
          <w:rFonts w:ascii="Verdana" w:eastAsia="Times New Roman" w:hAnsi="Verdana" w:cs="Times New Roman"/>
          <w:lang w:eastAsia="cs-CZ"/>
        </w:rPr>
      </w:pPr>
      <w:r w:rsidRPr="00DE0B3B">
        <w:rPr>
          <w:rFonts w:cs="Times New Roman"/>
        </w:rPr>
        <w:t xml:space="preserve">•    </w:t>
      </w:r>
      <w:r w:rsidR="00196FEB" w:rsidRPr="00DE0B3B">
        <w:rPr>
          <w:rFonts w:ascii="Verdana" w:eastAsia="Times New Roman" w:hAnsi="Verdana" w:cs="Times New Roman"/>
          <w:lang w:eastAsia="cs-CZ"/>
        </w:rPr>
        <w:t>Měřidlo pro měření průtoku postřiku</w:t>
      </w:r>
    </w:p>
    <w:p w14:paraId="374061AC" w14:textId="345031DC" w:rsidR="00D705F7" w:rsidRPr="00DE0B3B" w:rsidRDefault="00D705F7" w:rsidP="00D705F7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   </w:t>
      </w:r>
      <w:r w:rsidR="00196FEB" w:rsidRPr="00DE0B3B">
        <w:rPr>
          <w:rFonts w:ascii="Verdana" w:eastAsia="Times New Roman" w:hAnsi="Verdana" w:cs="Times New Roman"/>
          <w:lang w:eastAsia="cs-CZ"/>
        </w:rPr>
        <w:t>Samostatná hadice na navíjecím bubnu</w:t>
      </w:r>
      <w:r w:rsidRPr="00DE0B3B">
        <w:rPr>
          <w:rFonts w:cs="Times New Roman"/>
        </w:rPr>
        <w:t xml:space="preserve"> </w:t>
      </w:r>
    </w:p>
    <w:p w14:paraId="6275A0CC" w14:textId="144A1B39" w:rsidR="00D705F7" w:rsidRPr="00DE0B3B" w:rsidRDefault="00D705F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   </w:t>
      </w:r>
      <w:r w:rsidR="00196FEB" w:rsidRPr="00DE0B3B">
        <w:rPr>
          <w:rFonts w:ascii="Verdana" w:eastAsia="Times New Roman" w:hAnsi="Verdana" w:cs="Times New Roman"/>
          <w:lang w:eastAsia="cs-CZ"/>
        </w:rPr>
        <w:t>Spodní plnění nádrže bajonetovou armaturou velikosti „C“</w:t>
      </w:r>
    </w:p>
    <w:p w14:paraId="2284FAAA" w14:textId="16481B20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196FEB" w:rsidRPr="00DE0B3B">
        <w:rPr>
          <w:rFonts w:ascii="Verdana" w:eastAsia="Times New Roman" w:hAnsi="Verdana" w:cs="Times New Roman"/>
          <w:lang w:eastAsia="cs-CZ"/>
        </w:rPr>
        <w:t>Tři jednotlivé sekce postřikovací soupravy (střední, levé a pravé rameno)</w:t>
      </w:r>
    </w:p>
    <w:p w14:paraId="62910201" w14:textId="676206CA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196FEB" w:rsidRPr="00DE0B3B">
        <w:rPr>
          <w:rFonts w:ascii="Verdana" w:eastAsia="Times New Roman" w:hAnsi="Verdana" w:cs="Times New Roman"/>
          <w:lang w:eastAsia="cs-CZ"/>
        </w:rPr>
        <w:t>Manuální přepínání mezi levým a pravým ramenem</w:t>
      </w:r>
    </w:p>
    <w:p w14:paraId="7006CDAE" w14:textId="54F881B2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196FEB" w:rsidRPr="00DE0B3B">
        <w:rPr>
          <w:rFonts w:ascii="Verdana" w:eastAsia="Times New Roman" w:hAnsi="Verdana" w:cs="Times New Roman"/>
          <w:lang w:eastAsia="cs-CZ"/>
        </w:rPr>
        <w:t>Boční ramena vybavena krajními tryskami pro postřik svahů v zářezech</w:t>
      </w:r>
      <w:r w:rsidRPr="00DE0B3B">
        <w:rPr>
          <w:rFonts w:cs="Times New Roman"/>
        </w:rPr>
        <w:t xml:space="preserve"> </w:t>
      </w:r>
    </w:p>
    <w:p w14:paraId="702A1A48" w14:textId="3AD34D5F" w:rsidR="003728E4" w:rsidRPr="00DE0B3B" w:rsidRDefault="00921047" w:rsidP="004C3B91">
      <w:pPr>
        <w:spacing w:after="0"/>
        <w:ind w:firstLine="709"/>
        <w:rPr>
          <w:rFonts w:ascii="Verdana" w:eastAsia="Times New Roman" w:hAnsi="Verdana" w:cs="Times New Roman"/>
          <w:lang w:eastAsia="cs-CZ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196FEB" w:rsidRPr="00DE0B3B">
        <w:rPr>
          <w:rFonts w:ascii="Verdana" w:eastAsia="Times New Roman" w:hAnsi="Verdana" w:cs="Times New Roman"/>
          <w:lang w:eastAsia="cs-CZ"/>
        </w:rPr>
        <w:t>Postřikovací ramena výškově stavitelná</w:t>
      </w:r>
    </w:p>
    <w:p w14:paraId="45A3AF57" w14:textId="77777777" w:rsidR="00F20469" w:rsidRDefault="00196FEB" w:rsidP="00196FEB">
      <w:pPr>
        <w:spacing w:after="0"/>
        <w:ind w:firstLine="709"/>
        <w:rPr>
          <w:rFonts w:ascii="Verdana" w:eastAsia="Times New Roman" w:hAnsi="Verdana" w:cs="Times New Roman"/>
          <w:lang w:eastAsia="cs-CZ"/>
        </w:rPr>
      </w:pPr>
      <w:r w:rsidRPr="00DE0B3B">
        <w:rPr>
          <w:rFonts w:cs="Times New Roman"/>
        </w:rPr>
        <w:t xml:space="preserve">•    </w:t>
      </w:r>
      <w:r w:rsidRPr="00DE0B3B">
        <w:rPr>
          <w:rFonts w:ascii="Verdana" w:eastAsia="Times New Roman" w:hAnsi="Verdana" w:cs="Times New Roman"/>
          <w:lang w:eastAsia="cs-CZ"/>
        </w:rPr>
        <w:t>Postřikovací ramena zhotovena z</w:t>
      </w:r>
      <w:r w:rsidR="00F20469">
        <w:rPr>
          <w:rFonts w:ascii="Verdana" w:eastAsia="Times New Roman" w:hAnsi="Verdana" w:cs="Times New Roman"/>
          <w:lang w:eastAsia="cs-CZ"/>
        </w:rPr>
        <w:t xml:space="preserve"> konstrukční oceli S235, lakovaná dvousložkovým </w:t>
      </w:r>
    </w:p>
    <w:p w14:paraId="5BA30831" w14:textId="3E128D48" w:rsidR="00196FEB" w:rsidRPr="00DE0B3B" w:rsidRDefault="00F20469" w:rsidP="00196FEB">
      <w:pPr>
        <w:spacing w:after="0"/>
        <w:ind w:firstLine="709"/>
        <w:rPr>
          <w:rFonts w:cs="Times New Roman"/>
        </w:rPr>
      </w:pPr>
      <w:r>
        <w:rPr>
          <w:rFonts w:ascii="Verdana" w:eastAsia="Times New Roman" w:hAnsi="Verdana" w:cs="Times New Roman"/>
          <w:lang w:eastAsia="cs-CZ"/>
        </w:rPr>
        <w:t xml:space="preserve">      polyuretanovým lakem</w:t>
      </w:r>
    </w:p>
    <w:p w14:paraId="500D8CF0" w14:textId="5B559AB7" w:rsidR="00921047" w:rsidRPr="00DE0B3B" w:rsidRDefault="003728E4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   </w:t>
      </w:r>
      <w:r w:rsidR="00196FEB" w:rsidRPr="00DE0B3B">
        <w:rPr>
          <w:rFonts w:ascii="Verdana" w:eastAsia="Times New Roman" w:hAnsi="Verdana" w:cs="Times New Roman"/>
          <w:lang w:eastAsia="cs-CZ"/>
        </w:rPr>
        <w:t>Bajonetové uchycení postřikovacích trysek</w:t>
      </w:r>
      <w:r w:rsidR="00921047" w:rsidRPr="00DE0B3B">
        <w:rPr>
          <w:rFonts w:cs="Times New Roman"/>
        </w:rPr>
        <w:t xml:space="preserve"> </w:t>
      </w:r>
    </w:p>
    <w:p w14:paraId="32E4AF6D" w14:textId="5DBCC4CB" w:rsidR="00921047" w:rsidRPr="00DE0B3B" w:rsidRDefault="00921047" w:rsidP="004C3B9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196FEB" w:rsidRPr="00DE0B3B">
        <w:rPr>
          <w:rFonts w:ascii="Verdana" w:eastAsia="Times New Roman" w:hAnsi="Verdana" w:cs="Times New Roman"/>
          <w:lang w:eastAsia="cs-CZ"/>
        </w:rPr>
        <w:t>Technologie umístěna v uzamykatelné ocelové skříni</w:t>
      </w:r>
      <w:r w:rsidRPr="00DE0B3B">
        <w:rPr>
          <w:rFonts w:cs="Times New Roman"/>
        </w:rPr>
        <w:t xml:space="preserve"> </w:t>
      </w:r>
    </w:p>
    <w:p w14:paraId="0B993552" w14:textId="77777777" w:rsidR="004C3B91" w:rsidRPr="00DE0B3B" w:rsidRDefault="004C3B91" w:rsidP="004C3B91">
      <w:pPr>
        <w:spacing w:after="0"/>
        <w:ind w:firstLine="709"/>
        <w:rPr>
          <w:rFonts w:cs="Times New Roman"/>
        </w:rPr>
      </w:pPr>
    </w:p>
    <w:p w14:paraId="0A2AB314" w14:textId="77777777" w:rsidR="00921047" w:rsidRPr="00DE0B3B" w:rsidRDefault="00921047" w:rsidP="004C3B91">
      <w:pPr>
        <w:spacing w:after="0"/>
        <w:rPr>
          <w:rFonts w:cs="Times New Roman"/>
          <w:b/>
        </w:rPr>
      </w:pPr>
      <w:r w:rsidRPr="00DE0B3B">
        <w:rPr>
          <w:rFonts w:cs="Times New Roman"/>
          <w:b/>
        </w:rPr>
        <w:t xml:space="preserve">Řízení postřiku: </w:t>
      </w:r>
    </w:p>
    <w:p w14:paraId="2324CEE0" w14:textId="19B32925" w:rsidR="00921047" w:rsidRPr="00DE0B3B" w:rsidRDefault="00921047" w:rsidP="00A51E51">
      <w:pPr>
        <w:spacing w:after="0"/>
        <w:ind w:left="1134" w:hanging="425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A51E51" w:rsidRPr="00DE0B3B">
        <w:rPr>
          <w:rFonts w:ascii="Verdana" w:eastAsia="Times New Roman" w:hAnsi="Verdana" w:cs="Times New Roman"/>
          <w:lang w:eastAsia="cs-CZ"/>
        </w:rPr>
        <w:t>Dálkový elektronický panel s možností ovládání jednotlivých sekcí ramen i krajních trysek</w:t>
      </w:r>
    </w:p>
    <w:p w14:paraId="24CAAA3C" w14:textId="0D5DF498" w:rsidR="00E9624B" w:rsidRPr="00DE0B3B" w:rsidRDefault="00E9624B" w:rsidP="00E9624B">
      <w:pPr>
        <w:spacing w:after="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DE0B3B">
        <w:rPr>
          <w:rFonts w:cs="Times New Roman"/>
        </w:rPr>
        <w:t xml:space="preserve">•    </w:t>
      </w:r>
      <w:r w:rsidR="00A51E51" w:rsidRPr="00DE0B3B">
        <w:rPr>
          <w:rFonts w:ascii="Verdana" w:eastAsia="Times New Roman" w:hAnsi="Verdana" w:cs="Times New Roman"/>
          <w:lang w:eastAsia="cs-CZ"/>
        </w:rPr>
        <w:t>Zobrazení průtoku na elektronickém panelu</w:t>
      </w:r>
    </w:p>
    <w:p w14:paraId="1E01896C" w14:textId="368CF0B5" w:rsidR="00E9624B" w:rsidRPr="00DE0B3B" w:rsidRDefault="00921047" w:rsidP="00A51E51">
      <w:pPr>
        <w:spacing w:after="0"/>
        <w:ind w:firstLine="709"/>
        <w:rPr>
          <w:rFonts w:cs="Times New Roman"/>
        </w:rPr>
      </w:pPr>
      <w:r w:rsidRPr="00DE0B3B">
        <w:rPr>
          <w:rFonts w:cs="Times New Roman"/>
        </w:rPr>
        <w:t xml:space="preserve">• </w:t>
      </w:r>
      <w:r w:rsidR="004C3B91" w:rsidRPr="00DE0B3B">
        <w:rPr>
          <w:rFonts w:cs="Times New Roman"/>
        </w:rPr>
        <w:t xml:space="preserve">   </w:t>
      </w:r>
      <w:r w:rsidR="00A51E51" w:rsidRPr="00DE0B3B">
        <w:rPr>
          <w:rFonts w:ascii="Verdana" w:eastAsia="Times New Roman" w:hAnsi="Verdana" w:cs="Times New Roman"/>
          <w:lang w:eastAsia="cs-CZ"/>
        </w:rPr>
        <w:t>Regulace množství postřiku regulovaná dle rychlosti vozidla</w:t>
      </w:r>
    </w:p>
    <w:p w14:paraId="75AC06C1" w14:textId="292CB75C" w:rsidR="002B4925" w:rsidRPr="00DE0B3B" w:rsidRDefault="00E9624B" w:rsidP="00EC08C7">
      <w:p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DE0B3B">
        <w:rPr>
          <w:rFonts w:cs="Times New Roman"/>
        </w:rPr>
        <w:lastRenderedPageBreak/>
        <w:t xml:space="preserve">•    </w:t>
      </w:r>
      <w:r w:rsidR="00A142DC" w:rsidRPr="00DE0B3B">
        <w:rPr>
          <w:rFonts w:ascii="Verdana" w:eastAsia="Times New Roman" w:hAnsi="Verdana" w:cs="Times New Roman"/>
          <w:lang w:eastAsia="cs-CZ"/>
        </w:rPr>
        <w:t>Uchycení sondy pro měření rychlosti na pojezdových kolech bez poškození struktury a vrtání kol</w:t>
      </w:r>
    </w:p>
    <w:p w14:paraId="73C3DDB6" w14:textId="3BBC26FF" w:rsidR="005702D6" w:rsidRPr="00B9549B" w:rsidRDefault="0008575D" w:rsidP="00A02775">
      <w:pPr>
        <w:pStyle w:val="Nadpis2"/>
        <w:spacing w:before="0" w:after="0"/>
      </w:pPr>
      <w:r w:rsidRPr="00B9549B">
        <w:t xml:space="preserve">3. Požadovaná dokumentace a </w:t>
      </w:r>
      <w:r w:rsidR="005702D6" w:rsidRPr="00B9549B">
        <w:t>služby</w:t>
      </w:r>
      <w:r w:rsidRPr="00B9549B">
        <w:t xml:space="preserve"> po dobu záruční lhůty</w:t>
      </w:r>
    </w:p>
    <w:p w14:paraId="3C1D9683" w14:textId="237055A6" w:rsidR="005702D6" w:rsidRPr="00DE0B3B" w:rsidRDefault="005702D6" w:rsidP="005702D6">
      <w:pPr>
        <w:pStyle w:val="Odstavecseseznamem"/>
        <w:numPr>
          <w:ilvl w:val="0"/>
          <w:numId w:val="12"/>
        </w:numPr>
      </w:pPr>
      <w:r w:rsidRPr="00DE0B3B">
        <w:t>Dodací list</w:t>
      </w:r>
      <w:r w:rsidR="00306842" w:rsidRPr="00DE0B3B">
        <w:t xml:space="preserve"> a</w:t>
      </w:r>
      <w:r w:rsidR="001B1147" w:rsidRPr="00DE0B3B">
        <w:t xml:space="preserve"> </w:t>
      </w:r>
      <w:r w:rsidR="000A290F" w:rsidRPr="00DE0B3B">
        <w:t xml:space="preserve">záruční list </w:t>
      </w:r>
      <w:r w:rsidR="002B4925" w:rsidRPr="00DE0B3B">
        <w:t>postřikovacího zařízení včetně p</w:t>
      </w:r>
      <w:r w:rsidR="008A54FC" w:rsidRPr="00DE0B3B">
        <w:t>říslušenství</w:t>
      </w:r>
    </w:p>
    <w:p w14:paraId="5624021F" w14:textId="606EF676" w:rsidR="005702D6" w:rsidRPr="00DE0B3B" w:rsidRDefault="005702D6" w:rsidP="005702D6">
      <w:pPr>
        <w:pStyle w:val="Odstavecseseznamem"/>
        <w:numPr>
          <w:ilvl w:val="0"/>
          <w:numId w:val="12"/>
        </w:numPr>
      </w:pPr>
      <w:r w:rsidRPr="00DE0B3B">
        <w:t>Návod k</w:t>
      </w:r>
      <w:r w:rsidR="00306842" w:rsidRPr="00DE0B3B">
        <w:t> použití,</w:t>
      </w:r>
      <w:r w:rsidR="001B1147" w:rsidRPr="00DE0B3B">
        <w:t xml:space="preserve"> údržbě a</w:t>
      </w:r>
      <w:r w:rsidR="000A290F" w:rsidRPr="00DE0B3B">
        <w:t xml:space="preserve"> obsluze</w:t>
      </w:r>
      <w:r w:rsidR="001B1147" w:rsidRPr="00DE0B3B">
        <w:t xml:space="preserve"> </w:t>
      </w:r>
      <w:r w:rsidR="002B4925" w:rsidRPr="00DE0B3B">
        <w:t xml:space="preserve">postřikovacího zařízení včetně </w:t>
      </w:r>
      <w:r w:rsidR="008A54FC" w:rsidRPr="00DE0B3B">
        <w:t>příslušenství</w:t>
      </w:r>
    </w:p>
    <w:p w14:paraId="3871076B" w14:textId="55993B09" w:rsidR="003B556D" w:rsidRPr="00DE0B3B" w:rsidRDefault="00651F17" w:rsidP="00B05D88">
      <w:pPr>
        <w:pStyle w:val="Odstavecseseznamem"/>
        <w:numPr>
          <w:ilvl w:val="0"/>
          <w:numId w:val="12"/>
        </w:numPr>
      </w:pPr>
      <w:r w:rsidRPr="00DE0B3B">
        <w:t>Prohlášení o shodě</w:t>
      </w:r>
      <w:r w:rsidR="002B4925" w:rsidRPr="00DE0B3B">
        <w:t xml:space="preserve"> postřikovacího zařízení</w:t>
      </w:r>
    </w:p>
    <w:p w14:paraId="3E33958F" w14:textId="2DB66924" w:rsidR="00306842" w:rsidRPr="00DE0B3B" w:rsidRDefault="001B1147" w:rsidP="005702D6">
      <w:pPr>
        <w:pStyle w:val="Odstavecseseznamem"/>
        <w:numPr>
          <w:ilvl w:val="0"/>
          <w:numId w:val="12"/>
        </w:numPr>
      </w:pPr>
      <w:r w:rsidRPr="00DE0B3B">
        <w:t xml:space="preserve">Zaškolení obsluhy pro bezpečnou obsluhu a údržbu </w:t>
      </w:r>
      <w:r w:rsidR="002B4925" w:rsidRPr="00DE0B3B">
        <w:t xml:space="preserve">postřikovacího zařízení </w:t>
      </w:r>
      <w:r w:rsidR="00C30C0F" w:rsidRPr="00DE0B3B">
        <w:t>u objednatele</w:t>
      </w:r>
    </w:p>
    <w:p w14:paraId="4C961804" w14:textId="4059A9D5" w:rsidR="002B4925" w:rsidRPr="00DE0B3B" w:rsidRDefault="00306842" w:rsidP="002B4925">
      <w:pPr>
        <w:pStyle w:val="Odstavecseseznamem"/>
        <w:numPr>
          <w:ilvl w:val="0"/>
          <w:numId w:val="12"/>
        </w:numPr>
      </w:pPr>
      <w:r w:rsidRPr="00DE0B3B">
        <w:t xml:space="preserve">Záruka na jakost po dobu minimálně </w:t>
      </w:r>
      <w:r w:rsidR="00FA14CC" w:rsidRPr="00DE0B3B">
        <w:t>24</w:t>
      </w:r>
      <w:r w:rsidRPr="00DE0B3B">
        <w:t xml:space="preserve"> měsíců</w:t>
      </w:r>
    </w:p>
    <w:p w14:paraId="1AE1DD17" w14:textId="4AD71A7E" w:rsidR="002B4925" w:rsidRPr="00DE0B3B" w:rsidRDefault="00E63F60" w:rsidP="002B4925">
      <w:pPr>
        <w:pStyle w:val="Odstavecseseznamem"/>
        <w:numPr>
          <w:ilvl w:val="0"/>
          <w:numId w:val="12"/>
        </w:numPr>
      </w:pPr>
      <w:r w:rsidRPr="00DE0B3B">
        <w:t>Osvědčení o funkční způsobilosti dodaného postřikovacího zařízení</w:t>
      </w:r>
    </w:p>
    <w:p w14:paraId="53DCF75C" w14:textId="371E92E9" w:rsidR="002F52DB" w:rsidRPr="00B9549B" w:rsidRDefault="002F52DB" w:rsidP="00A02775">
      <w:pPr>
        <w:pStyle w:val="Nadpis2"/>
        <w:spacing w:before="0" w:after="0"/>
      </w:pPr>
      <w:r w:rsidRPr="00B9549B">
        <w:t>4. Technická specifikace</w:t>
      </w:r>
    </w:p>
    <w:p w14:paraId="74DC8076" w14:textId="77777777" w:rsidR="005F3BDF" w:rsidRPr="00344916" w:rsidRDefault="005F3BDF" w:rsidP="005F3BDF">
      <w:pPr>
        <w:pStyle w:val="Odstavecseseznamem"/>
        <w:numPr>
          <w:ilvl w:val="0"/>
          <w:numId w:val="14"/>
        </w:numPr>
        <w:jc w:val="both"/>
        <w:rPr>
          <w:sz w:val="24"/>
          <w:szCs w:val="24"/>
        </w:rPr>
      </w:pPr>
      <w:r w:rsidRPr="00344916">
        <w:t xml:space="preserve">Dodavatel </w:t>
      </w:r>
      <w:r w:rsidRPr="00344916">
        <w:rPr>
          <w:b/>
          <w:bCs/>
        </w:rPr>
        <w:t>doplní v úvodu model (typ) výrobku</w:t>
      </w:r>
      <w:r w:rsidRPr="00344916">
        <w:t>;</w:t>
      </w:r>
    </w:p>
    <w:p w14:paraId="4A3915BE" w14:textId="77777777" w:rsidR="005F3BDF" w:rsidRPr="00C233B5" w:rsidRDefault="005F3BDF" w:rsidP="005F3BDF">
      <w:pPr>
        <w:pStyle w:val="Odstavecseseznamem"/>
        <w:numPr>
          <w:ilvl w:val="0"/>
          <w:numId w:val="13"/>
        </w:numPr>
      </w:pPr>
      <w:r w:rsidRPr="00C233B5">
        <w:t xml:space="preserve">Dodavatel uvede u </w:t>
      </w:r>
      <w:r w:rsidRPr="00023D1F">
        <w:rPr>
          <w:b/>
          <w:bCs/>
        </w:rPr>
        <w:t>číselných hodnot přesnou hodnotu</w:t>
      </w:r>
      <w:r w:rsidRPr="00C233B5">
        <w:t xml:space="preserve">, u ostatních údajů uchazeč uvede </w:t>
      </w:r>
      <w:r w:rsidRPr="00023D1F">
        <w:rPr>
          <w:b/>
          <w:bCs/>
        </w:rPr>
        <w:t>ANO/NE</w:t>
      </w:r>
      <w:r w:rsidRPr="00C233B5">
        <w:t>, zda splňuje / nesplňuje požadavek zadavatele, případně doplní požadovanou informaci.</w:t>
      </w:r>
      <w:r w:rsidRPr="00C233B5">
        <w:tab/>
      </w:r>
      <w:r w:rsidRPr="00C233B5">
        <w:tab/>
      </w:r>
    </w:p>
    <w:p w14:paraId="6E4E8B3C" w14:textId="0B040300" w:rsidR="0051613D" w:rsidRPr="00DE0B3B" w:rsidRDefault="005F3BDF" w:rsidP="005F3BDF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C233B5">
        <w:t>Uvedené parametry a výbava případně další požadavky jsou minimálními požadavky zadavatele, jejich nesplnění (n</w:t>
      </w:r>
      <w:r>
        <w:t>evyhovující</w:t>
      </w:r>
      <w:r w:rsidRPr="00C233B5">
        <w:t xml:space="preserve"> hodnota, nebo odpověď NE) je nesplněním zadávacích podmínek.</w:t>
      </w:r>
    </w:p>
    <w:tbl>
      <w:tblPr>
        <w:tblW w:w="102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9"/>
        <w:gridCol w:w="2409"/>
        <w:gridCol w:w="2689"/>
      </w:tblGrid>
      <w:tr w:rsidR="00DE0B3B" w:rsidRPr="00A02775" w14:paraId="1DA90F74" w14:textId="77777777" w:rsidTr="00352D74">
        <w:trPr>
          <w:trHeight w:val="1046"/>
          <w:jc w:val="center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7F79A1C3" w14:textId="3B1EDFAC" w:rsidR="002F4B3A" w:rsidRPr="00A02775" w:rsidRDefault="00B05D88" w:rsidP="002F4B3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POSTŘIKOVACÍ </w:t>
            </w:r>
            <w:r w:rsidR="00B97B72">
              <w:rPr>
                <w:rFonts w:ascii="Verdana" w:eastAsia="Times New Roman" w:hAnsi="Verdana" w:cs="Times New Roman"/>
                <w:b/>
                <w:bCs/>
                <w:lang w:eastAsia="cs-CZ"/>
              </w:rPr>
              <w:t>SOUPRAVA NA LIKVIDACI POROSTU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tted" w:sz="6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783FA7A7" w14:textId="77777777" w:rsidR="002F4B3A" w:rsidRPr="00A02775" w:rsidRDefault="002F4B3A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b/>
                <w:bCs/>
                <w:lang w:eastAsia="cs-CZ"/>
              </w:rPr>
              <w:t>POŽADOVANÉ PARAMETRY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3D0FAE93" w14:textId="4F547931" w:rsidR="002F4B3A" w:rsidRPr="00A02775" w:rsidRDefault="005F3BDF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PARAMETRY NABÍZENÉHO VÝROBKU (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účastník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DE0B3B" w:rsidRPr="00A02775" w14:paraId="05259BD0" w14:textId="77777777" w:rsidTr="0079257A">
        <w:trPr>
          <w:trHeight w:val="378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single" w:sz="8" w:space="0" w:color="auto"/>
              <w:right w:val="dotted" w:sz="6" w:space="0" w:color="auto"/>
            </w:tcBorders>
            <w:shd w:val="clear" w:color="auto" w:fill="002B59" w:themeFill="accent1"/>
            <w:noWrap/>
            <w:vAlign w:val="center"/>
            <w:hideMark/>
          </w:tcPr>
          <w:p w14:paraId="79C284A4" w14:textId="193625D1" w:rsidR="002F4B3A" w:rsidRPr="00A02775" w:rsidRDefault="00352D74" w:rsidP="00B05D8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</w:t>
            </w:r>
            <w:r w:rsidR="00B97B72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É POSTŘIKOVACÍ ZAŘÍZENÍ 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(model/typ)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2409" w:type="dxa"/>
            <w:tcBorders>
              <w:top w:val="dotted" w:sz="6" w:space="0" w:color="auto"/>
              <w:left w:val="dotted" w:sz="6" w:space="0" w:color="auto"/>
              <w:bottom w:val="single" w:sz="8" w:space="0" w:color="auto"/>
              <w:right w:val="dotted" w:sz="6" w:space="0" w:color="auto"/>
            </w:tcBorders>
            <w:shd w:val="clear" w:color="auto" w:fill="002B59" w:themeFill="accent1"/>
            <w:noWrap/>
            <w:vAlign w:val="center"/>
            <w:hideMark/>
          </w:tcPr>
          <w:p w14:paraId="36678DED" w14:textId="77777777" w:rsidR="002F4B3A" w:rsidRPr="00A02775" w:rsidRDefault="002F4B3A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  <w:tc>
          <w:tcPr>
            <w:tcW w:w="2689" w:type="dxa"/>
            <w:tcBorders>
              <w:top w:val="nil"/>
              <w:left w:val="dotted" w:sz="6" w:space="0" w:color="auto"/>
              <w:bottom w:val="single" w:sz="8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3DBC8ACC" w14:textId="49F9B0DA" w:rsidR="002F4B3A" w:rsidRPr="00A02775" w:rsidRDefault="00352D74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DE0B3B" w:rsidRPr="00A02775" w14:paraId="3A359A6D" w14:textId="77777777" w:rsidTr="00352D74">
        <w:trPr>
          <w:trHeight w:val="390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D73D07" w14:textId="791529A5" w:rsidR="002F4B3A" w:rsidRPr="00A02775" w:rsidRDefault="00B05D88" w:rsidP="002F4B3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b/>
                <w:bCs/>
                <w:lang w:eastAsia="cs-CZ"/>
              </w:rPr>
              <w:t>NÁDRŽE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4CED70" w14:textId="77777777" w:rsidR="002F4B3A" w:rsidRPr="00A02775" w:rsidRDefault="002F4B3A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3DCEDD" w14:textId="77777777" w:rsidR="002F4B3A" w:rsidRPr="00A02775" w:rsidRDefault="002F4B3A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</w:tr>
      <w:tr w:rsidR="00DE0B3B" w:rsidRPr="00A02775" w14:paraId="42ABFA5E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5720C88" w14:textId="43EA320F" w:rsidR="002F4B3A" w:rsidRPr="00A02775" w:rsidRDefault="00407DB8" w:rsidP="002F4B3A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Polyethylen (</w:t>
            </w:r>
            <w:r w:rsidR="00B05D88" w:rsidRPr="00A02775">
              <w:rPr>
                <w:rFonts w:ascii="Verdana" w:eastAsia="Times New Roman" w:hAnsi="Verdana" w:cs="Times New Roman"/>
                <w:lang w:eastAsia="cs-CZ"/>
              </w:rPr>
              <w:t>PE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) 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>o objemu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579B70" w14:textId="35921D70" w:rsidR="002F4B3A" w:rsidRPr="00A02775" w:rsidRDefault="00B05D88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min. </w:t>
            </w:r>
            <w:r w:rsidR="007C4B74" w:rsidRPr="00A02775">
              <w:rPr>
                <w:rFonts w:ascii="Verdana" w:eastAsia="Times New Roman" w:hAnsi="Verdana" w:cs="Times New Roman"/>
                <w:lang w:eastAsia="cs-CZ"/>
              </w:rPr>
              <w:t>5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> 000 litrů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 xml:space="preserve"> +/- 5 %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2F31652" w14:textId="21CBAF08" w:rsidR="002F4B3A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6703BD3B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F54B724" w14:textId="1D0F5E30" w:rsidR="00975D20" w:rsidRPr="00A02775" w:rsidRDefault="00C826BD" w:rsidP="00C826BD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rozměry nádrže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002BCC3" w14:textId="2B9A4137" w:rsidR="00975D20" w:rsidRPr="00A02775" w:rsidRDefault="00975D20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šířka max. </w:t>
            </w:r>
            <w:r w:rsidR="00726F6D" w:rsidRPr="00A02775">
              <w:rPr>
                <w:rFonts w:ascii="Verdana" w:eastAsia="Times New Roman" w:hAnsi="Verdana" w:cs="Times New Roman"/>
                <w:lang w:eastAsia="cs-CZ"/>
              </w:rPr>
              <w:t xml:space="preserve">2 000 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  <w:r w:rsidR="00726F6D"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4107920" w14:textId="7913E00A" w:rsidR="00975D20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676F4427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9584D73" w14:textId="77777777" w:rsidR="00726F6D" w:rsidRPr="00A02775" w:rsidRDefault="00726F6D" w:rsidP="002F4B3A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BA01CD9" w14:textId="3824C8C1" w:rsidR="00726F6D" w:rsidRPr="00A02775" w:rsidRDefault="00726F6D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délka max. </w:t>
            </w:r>
            <w:r w:rsidR="00F20469" w:rsidRPr="00A02775">
              <w:rPr>
                <w:rFonts w:ascii="Verdana" w:eastAsia="Times New Roman" w:hAnsi="Verdana" w:cs="Times New Roman"/>
                <w:lang w:eastAsia="cs-CZ"/>
              </w:rPr>
              <w:t>2 500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87FBC80" w14:textId="79934E2E" w:rsidR="00726F6D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69DC70B7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10EC7215" w14:textId="77777777" w:rsidR="00726F6D" w:rsidRPr="00A02775" w:rsidRDefault="00726F6D" w:rsidP="002F4B3A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9E146C6" w14:textId="53BDE404" w:rsidR="00726F6D" w:rsidRPr="00A02775" w:rsidRDefault="00726F6D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výška </w:t>
            </w:r>
            <w:r w:rsidR="00F20469" w:rsidRPr="00A02775">
              <w:rPr>
                <w:rFonts w:ascii="Verdana" w:eastAsia="Times New Roman" w:hAnsi="Verdana" w:cs="Times New Roman"/>
                <w:lang w:eastAsia="cs-CZ"/>
              </w:rPr>
              <w:t>max. 1 600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2650E25" w14:textId="375164A0" w:rsidR="00726F6D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1A3BB139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AB0B2EE" w14:textId="6BF216C9" w:rsidR="002F4B3A" w:rsidRPr="00A02775" w:rsidRDefault="007C4B74" w:rsidP="002F4B3A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Externí nádrž na čistou vodu 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>pro proplach systému o objemu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7CD2994" w14:textId="7DBFE2D9" w:rsidR="002F4B3A" w:rsidRPr="00A02775" w:rsidRDefault="00B05D88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min. </w:t>
            </w:r>
            <w:r w:rsidR="007C4B74" w:rsidRPr="00A02775">
              <w:rPr>
                <w:rFonts w:ascii="Verdana" w:eastAsia="Times New Roman" w:hAnsi="Verdana" w:cs="Times New Roman"/>
                <w:lang w:eastAsia="cs-CZ"/>
              </w:rPr>
              <w:t>5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>00 litrů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4C0F9CB" w14:textId="1E067749" w:rsidR="002F4B3A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03920674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29C3036" w14:textId="50B587A1" w:rsidR="007C4B74" w:rsidRPr="00A02775" w:rsidRDefault="007C4B74" w:rsidP="002F4B3A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Externí nádrž </w:t>
            </w:r>
            <w:r w:rsidR="00B42FEE" w:rsidRPr="00A02775">
              <w:rPr>
                <w:rFonts w:ascii="Verdana" w:eastAsia="Times New Roman" w:hAnsi="Verdana" w:cs="Times New Roman"/>
                <w:lang w:eastAsia="cs-CZ"/>
              </w:rPr>
              <w:t>na čistou vodu pro obsluhu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CF27636" w14:textId="16F4E82D" w:rsidR="007C4B74" w:rsidRPr="00A02775" w:rsidRDefault="007C4B74" w:rsidP="002F4B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min. 15 litrů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CADD35B" w14:textId="72B3B141" w:rsidR="007C4B74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40977FFA" w14:textId="77777777" w:rsidTr="0079257A">
        <w:trPr>
          <w:trHeight w:val="348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9F1A1B" w14:textId="6CC88A9A" w:rsidR="007C4B74" w:rsidRPr="00A02775" w:rsidRDefault="007C4B74" w:rsidP="007C4B7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b/>
                <w:bCs/>
                <w:lang w:eastAsia="cs-CZ"/>
              </w:rPr>
              <w:t>FILTRACE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B95BEB" w14:textId="0BF63D35" w:rsidR="007C4B74" w:rsidRPr="00A02775" w:rsidRDefault="007C4B74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08259B" w14:textId="0096DB25" w:rsidR="007C4B74" w:rsidRPr="00A02775" w:rsidRDefault="007C4B74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</w:tr>
      <w:tr w:rsidR="00DE0B3B" w:rsidRPr="00A02775" w14:paraId="563B37D4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1004043" w14:textId="1842E2A5" w:rsidR="007C4B74" w:rsidRPr="00A02775" w:rsidRDefault="00724DC8" w:rsidP="007C4B7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Vstupní filtr s filtrací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11AE18A5" w14:textId="6D121009" w:rsidR="007C4B74" w:rsidRPr="00A02775" w:rsidRDefault="00724DC8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min. </w:t>
            </w:r>
            <w:r w:rsidR="00F20469" w:rsidRPr="00A02775">
              <w:rPr>
                <w:rFonts w:ascii="Verdana" w:eastAsia="Times New Roman" w:hAnsi="Verdana" w:cs="Times New Roman"/>
                <w:lang w:eastAsia="cs-CZ"/>
              </w:rPr>
              <w:t>2“, 50 MESH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EF41E4C" w14:textId="53042EA8" w:rsidR="007C4B74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724DC8" w:rsidRPr="00A02775" w14:paraId="03B203E8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9F3E940" w14:textId="485A3EE2" w:rsidR="00724DC8" w:rsidRPr="00A02775" w:rsidRDefault="00724DC8" w:rsidP="007C4B7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Sací filtr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D4835A2" w14:textId="72F35298" w:rsidR="00724DC8" w:rsidRPr="00A02775" w:rsidRDefault="00724DC8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min.</w:t>
            </w:r>
            <w:r w:rsidR="009C076C" w:rsidRPr="00A02775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="009C076C" w:rsidRPr="00A02775">
              <w:t>1 ½", 50 MESH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63E6B94" w14:textId="1A40642A" w:rsidR="00724DC8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724DC8" w:rsidRPr="00A02775" w14:paraId="4C4D1F16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4CFFE65" w14:textId="2C9DB36A" w:rsidR="00724DC8" w:rsidRPr="00A02775" w:rsidRDefault="00724DC8" w:rsidP="007C4B7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Tlakový filtr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A5F33D9" w14:textId="209AE496" w:rsidR="00724DC8" w:rsidRPr="00A02775" w:rsidRDefault="00DE0B3B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</w:t>
            </w:r>
            <w:r w:rsidR="00724DC8" w:rsidRPr="00A02775">
              <w:rPr>
                <w:rFonts w:ascii="Verdana" w:eastAsia="Times New Roman" w:hAnsi="Verdana" w:cs="Times New Roman"/>
                <w:lang w:eastAsia="cs-CZ"/>
              </w:rPr>
              <w:t xml:space="preserve">in. </w:t>
            </w:r>
            <w:r w:rsidR="009C076C" w:rsidRPr="00A02775">
              <w:t>1 ¼", 100 MESH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154C66E" w14:textId="0B1F55B4" w:rsidR="00724DC8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7CF3EE47" w14:textId="77777777" w:rsidTr="00352D74">
        <w:trPr>
          <w:trHeight w:val="390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78693D" w14:textId="4BA1B681" w:rsidR="007C4B74" w:rsidRPr="00A02775" w:rsidRDefault="007C4B74" w:rsidP="007C4B7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b/>
                <w:bCs/>
                <w:lang w:eastAsia="cs-CZ"/>
              </w:rPr>
              <w:t>POSTŘIKOVÝ SYSTÉM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6A215A" w14:textId="38DD517A" w:rsidR="007C4B74" w:rsidRPr="00A02775" w:rsidRDefault="007C4B74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8E4B84" w14:textId="1D8B8D24" w:rsidR="007C4B74" w:rsidRPr="00A02775" w:rsidRDefault="007C4B74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</w:tr>
      <w:tr w:rsidR="00DE0B3B" w:rsidRPr="00A02775" w14:paraId="6330593F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B510D7F" w14:textId="6124A5D6" w:rsidR="007C4B74" w:rsidRPr="00A02775" w:rsidRDefault="007C4B74" w:rsidP="007C4B7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Pístomembránové čerpadlo</w:t>
            </w:r>
            <w:r w:rsidR="00C826BD" w:rsidRPr="00A02775">
              <w:rPr>
                <w:rFonts w:ascii="Verdana" w:eastAsia="Times New Roman" w:hAnsi="Verdana" w:cs="Times New Roman"/>
                <w:lang w:eastAsia="cs-CZ"/>
              </w:rPr>
              <w:t xml:space="preserve"> – výkon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F7FB38D" w14:textId="1DBE7EBE" w:rsidR="007C4B74" w:rsidRPr="00A02775" w:rsidRDefault="007C4B74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min. 135 l/min 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1181027" w14:textId="5FC95CE1" w:rsidR="007C4B74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7AB39798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0DC9EC0" w14:textId="45643FB1" w:rsidR="007C4B74" w:rsidRPr="00A02775" w:rsidRDefault="00C826BD" w:rsidP="00C826BD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                                        -  tlak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AC315ED" w14:textId="0A00AAE6" w:rsidR="007C4B74" w:rsidRPr="00A02775" w:rsidRDefault="007C4B74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min.</w:t>
            </w:r>
            <w:r w:rsidR="00C826BD" w:rsidRPr="00A02775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  <w:r w:rsidRPr="00A02775">
              <w:rPr>
                <w:rFonts w:ascii="Verdana" w:eastAsia="Times New Roman" w:hAnsi="Verdana" w:cs="Times New Roman"/>
                <w:lang w:eastAsia="cs-CZ"/>
              </w:rPr>
              <w:t>20 bar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92CE755" w14:textId="7FBEE444" w:rsidR="007C4B74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4514B972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6CB9BC0" w14:textId="12616761" w:rsidR="007C4B74" w:rsidRPr="00A02775" w:rsidRDefault="00001C5E" w:rsidP="007C4B74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Benzinový motor</w:t>
            </w:r>
            <w:r w:rsidR="00C826BD" w:rsidRPr="00A02775">
              <w:rPr>
                <w:rFonts w:ascii="Verdana" w:eastAsia="Times New Roman" w:hAnsi="Verdana" w:cs="Times New Roman"/>
                <w:lang w:eastAsia="cs-CZ"/>
              </w:rPr>
              <w:t xml:space="preserve"> - výkon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C230691" w14:textId="55C9BF6A" w:rsidR="007C4B74" w:rsidRPr="00A02775" w:rsidRDefault="00C826BD" w:rsidP="007C4B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min. </w:t>
            </w:r>
            <w:r w:rsidR="00001C5E" w:rsidRPr="00A02775">
              <w:rPr>
                <w:rFonts w:ascii="Verdana" w:eastAsia="Times New Roman" w:hAnsi="Verdana" w:cs="Times New Roman"/>
                <w:lang w:eastAsia="cs-CZ"/>
              </w:rPr>
              <w:t>5,5 HP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6BFBF25" w14:textId="546CD30F" w:rsidR="007C4B74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2F7A3692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71B1D6F" w14:textId="5CDA2F57" w:rsidR="00001C5E" w:rsidRPr="00A02775" w:rsidRDefault="00C826BD" w:rsidP="00001C5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Pohon čerpadla spalovacím 4T zážehovým motorem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6450F0D" w14:textId="3B3B7B10" w:rsidR="00001C5E" w:rsidRPr="00A02775" w:rsidRDefault="00152876" w:rsidP="00001C5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25F5CDC" w14:textId="52693456" w:rsidR="00001C5E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778C4C57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E8C3FEC" w14:textId="6DEB5349" w:rsidR="00152876" w:rsidRPr="00A02775" w:rsidRDefault="004073B3" w:rsidP="0015287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Postřikovací ramena včetně středové sekce o celkové šířce</w:t>
            </w:r>
            <w:r w:rsidR="00152876" w:rsidRPr="00A02775">
              <w:rPr>
                <w:rFonts w:ascii="Verdana" w:eastAsia="Times New Roman" w:hAnsi="Verdana" w:cs="Times New Roman"/>
                <w:lang w:eastAsia="cs-CZ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57D4C79" w14:textId="00D3F3CE" w:rsidR="00152876" w:rsidRPr="00A02775" w:rsidRDefault="004073B3" w:rsidP="0015287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min. 3 000 mm / max. 3 150 mm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2EBB505" w14:textId="73D4226D" w:rsidR="00152876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17A9A46B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C59A967" w14:textId="04FF1323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Pracovní záběr postřikovacích ramen včetně středové sekce o délce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6C4C1BC" w14:textId="5358DC1A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min. 3 000 mm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5494A05" w14:textId="2D62E808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4488D3CA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215676C" w14:textId="11ADB9D7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Měřidlo pro měření průtoku postřiku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A2D902B" w14:textId="059B3D9C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100BE13" w14:textId="466C3A25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35D74806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031D402" w14:textId="625FA059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Samostatná hadice na navíjecím bubnu o délce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29F3296" w14:textId="7B00A560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min. 20 m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0646082" w14:textId="40FF82F8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55DA587C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530A2D7" w14:textId="49C8E0FC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Spodní plnění nádrže bajonetovou armaturou velikosti „C“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5E3E4AE" w14:textId="5640B02E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2C8A122" w14:textId="255042A8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58A6E3E5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48183A9" w14:textId="0BCA1572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Tři jednotlivé sekce postřikovací soupravy (střední, levé a pravé rameno)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7A4B279" w14:textId="2E603051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45FC21F" w14:textId="1319E35A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5E74C262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F2B4523" w14:textId="5A26F8B7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lastRenderedPageBreak/>
              <w:t>Manuální přepínání mezi levým a pravým ramenem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A081F5C" w14:textId="24206F8E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4A80FD9" w14:textId="6333AFA3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216410D9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0521F8A" w14:textId="60A531D6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Boční ramena vybavena krajními tryskami pro postřik svahů v zářezech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990C73A" w14:textId="0E339B67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237CA99" w14:textId="50E5E60B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476961CB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A31FAD8" w14:textId="11F3BBA6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Postřikovací ramena výškově stavitelná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A710A62" w14:textId="1AD09BAA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DA82A3E" w14:textId="6EBD465F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735CFA1D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0D97759" w14:textId="4DD72CCC" w:rsidR="00A02775" w:rsidRPr="00A02775" w:rsidRDefault="00A02775" w:rsidP="00A02775">
            <w:pPr>
              <w:spacing w:after="0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Postřikovací ramena zhotovena z konstrukční oceli S235, lakovaná dvousložkovým polyuretanovým lakem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1C45991" w14:textId="57DE07BE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4ACC70D" w14:textId="63FD912A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166CA643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1650A27D" w14:textId="31756FB0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Bajonetové uchycení postřikovacích trysek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E76460A" w14:textId="2EBEEA53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A69C30E" w14:textId="11B6ED13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1F2DB649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E025823" w14:textId="6F0D6078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Technologie umístěna v uzamykatelné ocelové skříni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AFBE77F" w14:textId="061B400D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CECB020" w14:textId="0827E025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340B4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E0B3B" w:rsidRPr="00A02775" w14:paraId="15B2DC94" w14:textId="77777777" w:rsidTr="0079257A">
        <w:trPr>
          <w:trHeight w:val="36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D6D031" w14:textId="0C46813E" w:rsidR="00F21C68" w:rsidRPr="00A02775" w:rsidRDefault="00F21C68" w:rsidP="00F21C68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b/>
                <w:bCs/>
                <w:lang w:eastAsia="cs-CZ"/>
              </w:rPr>
              <w:t>ŘÍZENÍ POSTŘIKU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FDAB63" w14:textId="628104AC" w:rsidR="00F21C68" w:rsidRPr="00A02775" w:rsidRDefault="00F21C68" w:rsidP="00F21C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A4C8A9" w14:textId="4815DAD5" w:rsidR="00F21C68" w:rsidRPr="00A02775" w:rsidRDefault="00F21C68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-----</w:t>
            </w:r>
          </w:p>
        </w:tc>
      </w:tr>
      <w:tr w:rsidR="00A02775" w:rsidRPr="00A02775" w14:paraId="112417A1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CA1A228" w14:textId="1665D348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Dálkový elektronický panel s možností ovládání jednotlivých sekcí ramen i krajních trysek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FD6C34F" w14:textId="5DA49F84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D0F5B08" w14:textId="4761555B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94528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33E42812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F6A76C9" w14:textId="155CB310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Zobrazení průtoku na elektronickém panelu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425BE59F" w14:textId="45E26820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A84CE1D" w14:textId="7C1451FB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94528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7235A8D1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833CFF9" w14:textId="74A22372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Regulace množství postřiku regulovaná dle rychlosti vozidla </w:t>
            </w:r>
          </w:p>
        </w:tc>
        <w:tc>
          <w:tcPr>
            <w:tcW w:w="24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6BE792B" w14:textId="0B36CD5F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43B4E40" w14:textId="5A034FEB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94528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A02775" w:rsidRPr="00A02775" w14:paraId="7BF01BC8" w14:textId="77777777" w:rsidTr="00352D74">
        <w:trPr>
          <w:trHeight w:val="255"/>
          <w:jc w:val="center"/>
        </w:trPr>
        <w:tc>
          <w:tcPr>
            <w:tcW w:w="510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4D25646F" w14:textId="79F38C45" w:rsidR="00A02775" w:rsidRPr="00A02775" w:rsidRDefault="00A02775" w:rsidP="00A0277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 xml:space="preserve">Uchycení sondy pro měření rychlosti na pojezdových kolech bez poškození struktury a vrtání kol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14:paraId="2E8ACD78" w14:textId="71A862C9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0277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DF93196" w14:textId="2EDD27B1" w:rsidR="00A02775" w:rsidRPr="00A02775" w:rsidRDefault="00A02775" w:rsidP="00A027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A94528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</w:tbl>
    <w:p w14:paraId="0B594D94" w14:textId="1BD3737E" w:rsidR="00701A5C" w:rsidRPr="00822D72" w:rsidRDefault="00701A5C" w:rsidP="00822D72">
      <w:pPr>
        <w:jc w:val="both"/>
      </w:pPr>
    </w:p>
    <w:sectPr w:rsidR="00701A5C" w:rsidRPr="00822D72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BEB9E" w14:textId="77777777" w:rsidR="00391EFB" w:rsidRDefault="00391EFB" w:rsidP="00962258">
      <w:pPr>
        <w:spacing w:after="0" w:line="240" w:lineRule="auto"/>
      </w:pPr>
      <w:r>
        <w:separator/>
      </w:r>
    </w:p>
  </w:endnote>
  <w:endnote w:type="continuationSeparator" w:id="0">
    <w:p w14:paraId="298B607D" w14:textId="77777777" w:rsidR="00391EFB" w:rsidRDefault="00391EF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D7468" w14:paraId="60661F03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009E069" w14:textId="1D2FBE96" w:rsidR="004D7468" w:rsidRPr="00B8518B" w:rsidRDefault="004D7468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E69A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E69A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5F2FDEC" w14:textId="77777777" w:rsidR="004D7468" w:rsidRDefault="004D7468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6044884" w14:textId="77777777" w:rsidR="004D7468" w:rsidRDefault="004D7468" w:rsidP="0040211C">
          <w:pPr>
            <w:pStyle w:val="Zpat"/>
            <w:jc w:val="center"/>
          </w:pPr>
        </w:p>
      </w:tc>
      <w:tc>
        <w:tcPr>
          <w:tcW w:w="2921" w:type="dxa"/>
        </w:tcPr>
        <w:p w14:paraId="6D5E9424" w14:textId="77777777" w:rsidR="004D7468" w:rsidRDefault="004D7468" w:rsidP="00D831A3">
          <w:pPr>
            <w:pStyle w:val="Zpat"/>
          </w:pPr>
        </w:p>
      </w:tc>
    </w:tr>
  </w:tbl>
  <w:p w14:paraId="48C0B2B2" w14:textId="77777777" w:rsidR="004D7468" w:rsidRPr="00B8518B" w:rsidRDefault="004D7468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BAE9284" wp14:editId="13379BB0">
              <wp:simplePos x="0" y="0"/>
              <wp:positionH relativeFrom="page">
                <wp:posOffset>431800</wp:posOffset>
              </wp:positionH>
              <wp:positionV relativeFrom="page">
                <wp:posOffset>5346700</wp:posOffset>
              </wp:positionV>
              <wp:extent cx="180000" cy="0"/>
              <wp:effectExtent l="0" t="0" r="0" b="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C03E4F" id="Straight Connector 8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421pt" to="48.1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5F3BDF" w14:paraId="6E131ABF" w14:textId="77777777" w:rsidTr="005F3BDF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05A61FC" w14:textId="457F70FA" w:rsidR="005F3BDF" w:rsidRPr="00B8518B" w:rsidRDefault="005F3BDF" w:rsidP="005F3BD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6DA02B" w14:textId="77777777" w:rsidR="005F3BDF" w:rsidRDefault="005F3BDF" w:rsidP="005F3BDF">
          <w:pPr>
            <w:pStyle w:val="Zpat"/>
          </w:pPr>
          <w:r>
            <w:t>Správa železnic, státní organizace</w:t>
          </w:r>
        </w:p>
        <w:p w14:paraId="56A65E20" w14:textId="77777777" w:rsidR="005F3BDF" w:rsidRDefault="005F3BDF" w:rsidP="005F3BDF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775C4F2" w14:textId="77777777" w:rsidR="005F3BDF" w:rsidRDefault="005F3BDF" w:rsidP="005F3BDF">
          <w:pPr>
            <w:pStyle w:val="Zpat"/>
          </w:pPr>
          <w:r>
            <w:t>Sídlo: Dlážděná 1003/7, 110 00 Praha 1</w:t>
          </w:r>
        </w:p>
        <w:p w14:paraId="0C115128" w14:textId="77777777" w:rsidR="005F3BDF" w:rsidRDefault="005F3BDF" w:rsidP="005F3BDF">
          <w:pPr>
            <w:pStyle w:val="Zpat"/>
          </w:pPr>
          <w:r>
            <w:t>IČO: 709 94 234 DIČ: CZ 709 94 234</w:t>
          </w:r>
        </w:p>
        <w:p w14:paraId="0F632BD3" w14:textId="41218C79" w:rsidR="005F3BDF" w:rsidRDefault="005F3BDF" w:rsidP="005F3BDF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720ED90F" w14:textId="77777777" w:rsidR="005F3BDF" w:rsidRDefault="005F3BDF" w:rsidP="005F3BDF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3EAA151A" w14:textId="77777777" w:rsidR="005F3BDF" w:rsidRDefault="005F3BDF" w:rsidP="005F3BDF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4F11A88" w14:textId="1DF85BA4" w:rsidR="005F3BDF" w:rsidRDefault="005F3BDF" w:rsidP="005F3BDF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6A94EB48" w14:textId="1267032A" w:rsidR="005F3BDF" w:rsidRDefault="005F3BDF" w:rsidP="005F3BDF">
          <w:pPr>
            <w:pStyle w:val="Zpat"/>
          </w:pPr>
        </w:p>
      </w:tc>
    </w:tr>
  </w:tbl>
  <w:p w14:paraId="6DF5F94F" w14:textId="77777777" w:rsidR="004D7468" w:rsidRPr="00B8518B" w:rsidRDefault="004D746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0BB3D2F9" wp14:editId="0CB15C19">
              <wp:simplePos x="0" y="0"/>
              <wp:positionH relativeFrom="page">
                <wp:posOffset>431800</wp:posOffset>
              </wp:positionH>
              <wp:positionV relativeFrom="page">
                <wp:posOffset>5346700</wp:posOffset>
              </wp:positionV>
              <wp:extent cx="18000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A56000" id="Straight Connector 4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421pt" to="48.1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0B26E30F" wp14:editId="6DE15DDC">
              <wp:simplePos x="0" y="0"/>
              <wp:positionH relativeFrom="page">
                <wp:posOffset>6948805</wp:posOffset>
              </wp:positionH>
              <wp:positionV relativeFrom="page">
                <wp:posOffset>1026160</wp:posOffset>
              </wp:positionV>
              <wp:extent cx="180000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263040" id="Straight Connector 6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47.15pt,80.8pt" to="561.3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6A4982" w14:textId="77777777" w:rsidR="004D7468" w:rsidRPr="00460660" w:rsidRDefault="004D746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4B2D" w14:textId="77777777" w:rsidR="00391EFB" w:rsidRDefault="00391EFB" w:rsidP="00962258">
      <w:pPr>
        <w:spacing w:after="0" w:line="240" w:lineRule="auto"/>
      </w:pPr>
      <w:r>
        <w:separator/>
      </w:r>
    </w:p>
  </w:footnote>
  <w:footnote w:type="continuationSeparator" w:id="0">
    <w:p w14:paraId="6BEF8AE9" w14:textId="77777777" w:rsidR="00391EFB" w:rsidRDefault="00391EF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D7468" w14:paraId="2FE739C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21D92E" w14:textId="77777777" w:rsidR="004D7468" w:rsidRPr="00B8518B" w:rsidRDefault="004D7468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95920D" w14:textId="77777777" w:rsidR="004D7468" w:rsidRDefault="004D7468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610DC7B" w14:textId="77777777" w:rsidR="004D7468" w:rsidRPr="00D6163D" w:rsidRDefault="004D7468" w:rsidP="00D6163D">
          <w:pPr>
            <w:pStyle w:val="Druhdokumentu"/>
          </w:pPr>
        </w:p>
      </w:tc>
    </w:tr>
  </w:tbl>
  <w:p w14:paraId="54A0014C" w14:textId="77777777" w:rsidR="004D7468" w:rsidRPr="00D6163D" w:rsidRDefault="004D7468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552"/>
      <w:gridCol w:w="6604"/>
    </w:tblGrid>
    <w:tr w:rsidR="004D7468" w:rsidRPr="002A6AEA" w14:paraId="3FD79E07" w14:textId="77777777" w:rsidTr="00B800BD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77A3203" w14:textId="77777777" w:rsidR="004D7468" w:rsidRPr="00B8518B" w:rsidRDefault="004D7468" w:rsidP="00FC6389">
          <w:pPr>
            <w:pStyle w:val="Zpat"/>
            <w:rPr>
              <w:rStyle w:val="slostrnky"/>
            </w:rPr>
          </w:pPr>
        </w:p>
      </w:tc>
      <w:tc>
        <w:tcPr>
          <w:tcW w:w="2552" w:type="dxa"/>
          <w:tcMar>
            <w:left w:w="0" w:type="dxa"/>
            <w:right w:w="0" w:type="dxa"/>
          </w:tcMar>
        </w:tcPr>
        <w:p w14:paraId="75DD5954" w14:textId="77777777" w:rsidR="004D7468" w:rsidRDefault="004D7468" w:rsidP="00FC6389">
          <w:pPr>
            <w:pStyle w:val="Zpat"/>
          </w:pPr>
        </w:p>
      </w:tc>
      <w:tc>
        <w:tcPr>
          <w:tcW w:w="6604" w:type="dxa"/>
          <w:tcMar>
            <w:left w:w="0" w:type="dxa"/>
            <w:right w:w="0" w:type="dxa"/>
          </w:tcMar>
        </w:tcPr>
        <w:p w14:paraId="19A2B260" w14:textId="727AA9EF" w:rsidR="00B02B91" w:rsidRPr="00C00B8A" w:rsidRDefault="00B02B91" w:rsidP="00B02B91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>
            <w:rPr>
              <w:b w:val="0"/>
              <w:color w:val="002060"/>
              <w:sz w:val="18"/>
              <w:szCs w:val="18"/>
            </w:rPr>
            <w:t xml:space="preserve">Příloha č. 1 </w:t>
          </w:r>
          <w:r w:rsidRPr="00C00B8A">
            <w:rPr>
              <w:b w:val="0"/>
              <w:color w:val="002060"/>
              <w:sz w:val="18"/>
              <w:szCs w:val="18"/>
            </w:rPr>
            <w:t>Díl</w:t>
          </w:r>
          <w:r>
            <w:rPr>
              <w:b w:val="0"/>
              <w:color w:val="002060"/>
              <w:sz w:val="18"/>
              <w:szCs w:val="18"/>
            </w:rPr>
            <w:t>u</w:t>
          </w:r>
          <w:r w:rsidRPr="00C00B8A">
            <w:rPr>
              <w:b w:val="0"/>
              <w:color w:val="002060"/>
              <w:sz w:val="18"/>
              <w:szCs w:val="18"/>
            </w:rPr>
            <w:t xml:space="preserve"> 3</w:t>
          </w:r>
          <w:r>
            <w:rPr>
              <w:b w:val="0"/>
              <w:color w:val="002060"/>
              <w:sz w:val="18"/>
              <w:szCs w:val="18"/>
            </w:rPr>
            <w:t xml:space="preserve"> </w:t>
          </w:r>
          <w:r w:rsidRPr="00C00B8A">
            <w:rPr>
              <w:b w:val="0"/>
              <w:color w:val="002060"/>
              <w:sz w:val="18"/>
              <w:szCs w:val="18"/>
            </w:rPr>
            <w:t>Zadávací dokumentace:</w:t>
          </w:r>
        </w:p>
        <w:p w14:paraId="1C714102" w14:textId="11A1CF0A" w:rsidR="004D7468" w:rsidRPr="00292AD6" w:rsidRDefault="00B02B91" w:rsidP="00B02B91">
          <w:pPr>
            <w:pStyle w:val="Druhdokumentu"/>
            <w:rPr>
              <w:sz w:val="24"/>
              <w:szCs w:val="24"/>
            </w:rPr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4D7468" w14:paraId="6904D335" w14:textId="77777777" w:rsidTr="00B800BD">
      <w:trPr>
        <w:trHeight w:hRule="exact" w:val="850"/>
      </w:trPr>
      <w:tc>
        <w:tcPr>
          <w:tcW w:w="1361" w:type="dxa"/>
          <w:tcMar>
            <w:left w:w="0" w:type="dxa"/>
            <w:right w:w="0" w:type="dxa"/>
          </w:tcMar>
        </w:tcPr>
        <w:p w14:paraId="4DD64424" w14:textId="77777777" w:rsidR="004D7468" w:rsidRPr="00B8518B" w:rsidRDefault="004D7468" w:rsidP="00FC6389">
          <w:pPr>
            <w:pStyle w:val="Zpat"/>
            <w:rPr>
              <w:rStyle w:val="slostrnky"/>
            </w:rPr>
          </w:pPr>
        </w:p>
      </w:tc>
      <w:tc>
        <w:tcPr>
          <w:tcW w:w="2552" w:type="dxa"/>
          <w:tcMar>
            <w:left w:w="0" w:type="dxa"/>
            <w:right w:w="0" w:type="dxa"/>
          </w:tcMar>
        </w:tcPr>
        <w:p w14:paraId="3000EB80" w14:textId="77777777" w:rsidR="004D7468" w:rsidRDefault="004D7468" w:rsidP="00FC6389">
          <w:pPr>
            <w:pStyle w:val="Zpat"/>
          </w:pPr>
        </w:p>
      </w:tc>
      <w:tc>
        <w:tcPr>
          <w:tcW w:w="6604" w:type="dxa"/>
          <w:tcMar>
            <w:left w:w="0" w:type="dxa"/>
            <w:right w:w="0" w:type="dxa"/>
          </w:tcMar>
        </w:tcPr>
        <w:p w14:paraId="2E575FD9" w14:textId="77777777" w:rsidR="004D7468" w:rsidRPr="00292AD6" w:rsidRDefault="004D7468" w:rsidP="00292AD6">
          <w:pPr>
            <w:pStyle w:val="Druhdokumentu"/>
            <w:jc w:val="left"/>
            <w:rPr>
              <w:sz w:val="24"/>
              <w:szCs w:val="24"/>
            </w:rPr>
          </w:pPr>
        </w:p>
      </w:tc>
    </w:tr>
  </w:tbl>
  <w:p w14:paraId="79278E1D" w14:textId="77777777" w:rsidR="004D7468" w:rsidRPr="00D6163D" w:rsidRDefault="004D7468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575C5839" wp14:editId="0CB15FC5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83E405" w14:textId="77777777" w:rsidR="004D7468" w:rsidRPr="00460660" w:rsidRDefault="004D7468" w:rsidP="002A6AEA">
    <w:pPr>
      <w:pStyle w:val="Zhlav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B3F069D"/>
    <w:multiLevelType w:val="hybridMultilevel"/>
    <w:tmpl w:val="C26AE8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05A5F"/>
    <w:multiLevelType w:val="multilevel"/>
    <w:tmpl w:val="0D34D660"/>
    <w:numStyleLink w:val="ListBulletmultilevel"/>
  </w:abstractNum>
  <w:abstractNum w:abstractNumId="6" w15:restartNumberingAfterBreak="0">
    <w:nsid w:val="20E76AC1"/>
    <w:multiLevelType w:val="hybridMultilevel"/>
    <w:tmpl w:val="BAA6FEE4"/>
    <w:lvl w:ilvl="0" w:tplc="DDA6E132">
      <w:numFmt w:val="bullet"/>
      <w:lvlText w:val="-"/>
      <w:lvlJc w:val="left"/>
      <w:pPr>
        <w:ind w:left="124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 w15:restartNumberingAfterBreak="0">
    <w:nsid w:val="2C380AB0"/>
    <w:multiLevelType w:val="hybridMultilevel"/>
    <w:tmpl w:val="CB38D794"/>
    <w:lvl w:ilvl="0" w:tplc="DBF4D17A">
      <w:numFmt w:val="bullet"/>
      <w:lvlText w:val="–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93CB0"/>
    <w:multiLevelType w:val="hybridMultilevel"/>
    <w:tmpl w:val="9BC45E9C"/>
    <w:lvl w:ilvl="0" w:tplc="5AB66C1A">
      <w:numFmt w:val="bullet"/>
      <w:lvlText w:val="-"/>
      <w:lvlJc w:val="left"/>
      <w:pPr>
        <w:ind w:left="4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FEB0DE7"/>
    <w:multiLevelType w:val="hybridMultilevel"/>
    <w:tmpl w:val="707814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2DE7062"/>
    <w:multiLevelType w:val="hybridMultilevel"/>
    <w:tmpl w:val="43BAB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072D8F"/>
    <w:multiLevelType w:val="hybridMultilevel"/>
    <w:tmpl w:val="17D83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806F4"/>
    <w:multiLevelType w:val="hybridMultilevel"/>
    <w:tmpl w:val="E9B8CD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4070991"/>
    <w:multiLevelType w:val="multilevel"/>
    <w:tmpl w:val="CABE99FC"/>
    <w:numStyleLink w:val="ListNumbermultilevel"/>
  </w:abstractNum>
  <w:num w:numId="1" w16cid:durableId="773596729">
    <w:abstractNumId w:val="3"/>
  </w:num>
  <w:num w:numId="2" w16cid:durableId="2051151155">
    <w:abstractNumId w:val="0"/>
  </w:num>
  <w:num w:numId="3" w16cid:durableId="1106344034">
    <w:abstractNumId w:val="16"/>
  </w:num>
  <w:num w:numId="4" w16cid:durableId="1572084170">
    <w:abstractNumId w:val="5"/>
  </w:num>
  <w:num w:numId="5" w16cid:durableId="1333221659">
    <w:abstractNumId w:val="13"/>
  </w:num>
  <w:num w:numId="6" w16cid:durableId="234555218">
    <w:abstractNumId w:val="9"/>
  </w:num>
  <w:num w:numId="7" w16cid:durableId="1125004484">
    <w:abstractNumId w:val="11"/>
  </w:num>
  <w:num w:numId="8" w16cid:durableId="1877892465">
    <w:abstractNumId w:val="4"/>
  </w:num>
  <w:num w:numId="9" w16cid:durableId="1474447500">
    <w:abstractNumId w:val="14"/>
  </w:num>
  <w:num w:numId="10" w16cid:durableId="551959828">
    <w:abstractNumId w:val="1"/>
  </w:num>
  <w:num w:numId="11" w16cid:durableId="1603731531">
    <w:abstractNumId w:val="2"/>
  </w:num>
  <w:num w:numId="12" w16cid:durableId="1091396731">
    <w:abstractNumId w:val="15"/>
  </w:num>
  <w:num w:numId="13" w16cid:durableId="1523981289">
    <w:abstractNumId w:val="12"/>
  </w:num>
  <w:num w:numId="14" w16cid:durableId="262962263">
    <w:abstractNumId w:val="10"/>
  </w:num>
  <w:num w:numId="15" w16cid:durableId="1627540523">
    <w:abstractNumId w:val="6"/>
  </w:num>
  <w:num w:numId="16" w16cid:durableId="2039699888">
    <w:abstractNumId w:val="7"/>
  </w:num>
  <w:num w:numId="17" w16cid:durableId="38699563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566"/>
    <w:rsid w:val="00001C5E"/>
    <w:rsid w:val="0001380D"/>
    <w:rsid w:val="00017526"/>
    <w:rsid w:val="00022B01"/>
    <w:rsid w:val="00030BFE"/>
    <w:rsid w:val="00047CB8"/>
    <w:rsid w:val="000558AB"/>
    <w:rsid w:val="00072C1E"/>
    <w:rsid w:val="00075E88"/>
    <w:rsid w:val="00081784"/>
    <w:rsid w:val="0008575D"/>
    <w:rsid w:val="00086175"/>
    <w:rsid w:val="000A290F"/>
    <w:rsid w:val="000B4EB8"/>
    <w:rsid w:val="000C41F2"/>
    <w:rsid w:val="000D22C4"/>
    <w:rsid w:val="000D27D1"/>
    <w:rsid w:val="000F41C7"/>
    <w:rsid w:val="00101A2D"/>
    <w:rsid w:val="0010281E"/>
    <w:rsid w:val="00110155"/>
    <w:rsid w:val="00114472"/>
    <w:rsid w:val="001150F2"/>
    <w:rsid w:val="001207F6"/>
    <w:rsid w:val="00152480"/>
    <w:rsid w:val="00152876"/>
    <w:rsid w:val="0015305D"/>
    <w:rsid w:val="00170EC5"/>
    <w:rsid w:val="00172B3C"/>
    <w:rsid w:val="001747C1"/>
    <w:rsid w:val="00186692"/>
    <w:rsid w:val="00190B15"/>
    <w:rsid w:val="00196FEB"/>
    <w:rsid w:val="001B1147"/>
    <w:rsid w:val="001B24E5"/>
    <w:rsid w:val="001B4E74"/>
    <w:rsid w:val="001D2187"/>
    <w:rsid w:val="001D66BD"/>
    <w:rsid w:val="001E6378"/>
    <w:rsid w:val="001F1DA3"/>
    <w:rsid w:val="001F3836"/>
    <w:rsid w:val="00201F23"/>
    <w:rsid w:val="00207DF5"/>
    <w:rsid w:val="00242B9F"/>
    <w:rsid w:val="00255807"/>
    <w:rsid w:val="00261A5B"/>
    <w:rsid w:val="00267E18"/>
    <w:rsid w:val="00284AF3"/>
    <w:rsid w:val="00292AD6"/>
    <w:rsid w:val="00296DC2"/>
    <w:rsid w:val="002A14EA"/>
    <w:rsid w:val="002A6876"/>
    <w:rsid w:val="002A6AEA"/>
    <w:rsid w:val="002B4925"/>
    <w:rsid w:val="002B5243"/>
    <w:rsid w:val="002C31BF"/>
    <w:rsid w:val="002E046A"/>
    <w:rsid w:val="002E0CD7"/>
    <w:rsid w:val="002E24E1"/>
    <w:rsid w:val="002F4B3A"/>
    <w:rsid w:val="002F52DB"/>
    <w:rsid w:val="002F5DA1"/>
    <w:rsid w:val="00306842"/>
    <w:rsid w:val="00310101"/>
    <w:rsid w:val="00315F75"/>
    <w:rsid w:val="00327EEF"/>
    <w:rsid w:val="003308E9"/>
    <w:rsid w:val="00332701"/>
    <w:rsid w:val="003354B5"/>
    <w:rsid w:val="0034719F"/>
    <w:rsid w:val="00352D74"/>
    <w:rsid w:val="003571D8"/>
    <w:rsid w:val="00357BC6"/>
    <w:rsid w:val="00361422"/>
    <w:rsid w:val="00370F99"/>
    <w:rsid w:val="003711E4"/>
    <w:rsid w:val="003712A0"/>
    <w:rsid w:val="00372215"/>
    <w:rsid w:val="003728E4"/>
    <w:rsid w:val="00373FD2"/>
    <w:rsid w:val="00380150"/>
    <w:rsid w:val="00382D64"/>
    <w:rsid w:val="00391EFB"/>
    <w:rsid w:val="003956C6"/>
    <w:rsid w:val="003A3361"/>
    <w:rsid w:val="003B556D"/>
    <w:rsid w:val="003C180B"/>
    <w:rsid w:val="003D2793"/>
    <w:rsid w:val="003E0DDA"/>
    <w:rsid w:val="003E4A4C"/>
    <w:rsid w:val="003E534D"/>
    <w:rsid w:val="003F0F7E"/>
    <w:rsid w:val="0040211C"/>
    <w:rsid w:val="004073B3"/>
    <w:rsid w:val="00407DB8"/>
    <w:rsid w:val="00413E5D"/>
    <w:rsid w:val="00450F07"/>
    <w:rsid w:val="00453CD3"/>
    <w:rsid w:val="00460660"/>
    <w:rsid w:val="00486107"/>
    <w:rsid w:val="00491827"/>
    <w:rsid w:val="004B0F3C"/>
    <w:rsid w:val="004B13E1"/>
    <w:rsid w:val="004B5CD0"/>
    <w:rsid w:val="004C2347"/>
    <w:rsid w:val="004C3B91"/>
    <w:rsid w:val="004C4399"/>
    <w:rsid w:val="004C6678"/>
    <w:rsid w:val="004C787C"/>
    <w:rsid w:val="004D2143"/>
    <w:rsid w:val="004D2999"/>
    <w:rsid w:val="004D7468"/>
    <w:rsid w:val="004E1D96"/>
    <w:rsid w:val="004E7A1F"/>
    <w:rsid w:val="004F4B9B"/>
    <w:rsid w:val="00507FC6"/>
    <w:rsid w:val="00511AB9"/>
    <w:rsid w:val="0051280B"/>
    <w:rsid w:val="00512F96"/>
    <w:rsid w:val="005156FF"/>
    <w:rsid w:val="0051613D"/>
    <w:rsid w:val="005162B2"/>
    <w:rsid w:val="00523BB5"/>
    <w:rsid w:val="00523EA7"/>
    <w:rsid w:val="0052442B"/>
    <w:rsid w:val="00534019"/>
    <w:rsid w:val="005346E1"/>
    <w:rsid w:val="005406EB"/>
    <w:rsid w:val="005472CE"/>
    <w:rsid w:val="00553375"/>
    <w:rsid w:val="00562CC0"/>
    <w:rsid w:val="005702D6"/>
    <w:rsid w:val="005736B7"/>
    <w:rsid w:val="00575E5A"/>
    <w:rsid w:val="00591F36"/>
    <w:rsid w:val="0059674A"/>
    <w:rsid w:val="00597C1A"/>
    <w:rsid w:val="005A4944"/>
    <w:rsid w:val="005B1920"/>
    <w:rsid w:val="005B4826"/>
    <w:rsid w:val="005E24FC"/>
    <w:rsid w:val="005F13BD"/>
    <w:rsid w:val="005F3BDF"/>
    <w:rsid w:val="00607F15"/>
    <w:rsid w:val="0061068E"/>
    <w:rsid w:val="00612482"/>
    <w:rsid w:val="00613A7F"/>
    <w:rsid w:val="00615942"/>
    <w:rsid w:val="00624873"/>
    <w:rsid w:val="00624B59"/>
    <w:rsid w:val="00630217"/>
    <w:rsid w:val="00632045"/>
    <w:rsid w:val="00636285"/>
    <w:rsid w:val="006411CB"/>
    <w:rsid w:val="00646295"/>
    <w:rsid w:val="00651339"/>
    <w:rsid w:val="00651F17"/>
    <w:rsid w:val="00660AD3"/>
    <w:rsid w:val="006626CF"/>
    <w:rsid w:val="0066435F"/>
    <w:rsid w:val="00690731"/>
    <w:rsid w:val="00693FB8"/>
    <w:rsid w:val="0069668E"/>
    <w:rsid w:val="006A1CD3"/>
    <w:rsid w:val="006A5570"/>
    <w:rsid w:val="006A689C"/>
    <w:rsid w:val="006B3D79"/>
    <w:rsid w:val="006B4EC9"/>
    <w:rsid w:val="006C04E1"/>
    <w:rsid w:val="006D130E"/>
    <w:rsid w:val="006E0578"/>
    <w:rsid w:val="006E314D"/>
    <w:rsid w:val="00701A5C"/>
    <w:rsid w:val="0070493B"/>
    <w:rsid w:val="00710723"/>
    <w:rsid w:val="0071113A"/>
    <w:rsid w:val="00720768"/>
    <w:rsid w:val="00723ED1"/>
    <w:rsid w:val="00724DC8"/>
    <w:rsid w:val="00726F6D"/>
    <w:rsid w:val="00742F51"/>
    <w:rsid w:val="00743525"/>
    <w:rsid w:val="00761E32"/>
    <w:rsid w:val="0076286B"/>
    <w:rsid w:val="00766846"/>
    <w:rsid w:val="0077673A"/>
    <w:rsid w:val="007846E1"/>
    <w:rsid w:val="007853DE"/>
    <w:rsid w:val="0079257A"/>
    <w:rsid w:val="00796528"/>
    <w:rsid w:val="007B570C"/>
    <w:rsid w:val="007C4B74"/>
    <w:rsid w:val="007D3213"/>
    <w:rsid w:val="007D673E"/>
    <w:rsid w:val="007D7419"/>
    <w:rsid w:val="007E1DF9"/>
    <w:rsid w:val="007E2D69"/>
    <w:rsid w:val="007E4A6E"/>
    <w:rsid w:val="007E70A0"/>
    <w:rsid w:val="007F56A7"/>
    <w:rsid w:val="007F6566"/>
    <w:rsid w:val="00805EE0"/>
    <w:rsid w:val="00807093"/>
    <w:rsid w:val="008072DD"/>
    <w:rsid w:val="00807DD0"/>
    <w:rsid w:val="0081206E"/>
    <w:rsid w:val="00812CE7"/>
    <w:rsid w:val="008201C7"/>
    <w:rsid w:val="00822D72"/>
    <w:rsid w:val="008254BC"/>
    <w:rsid w:val="008272EC"/>
    <w:rsid w:val="00852590"/>
    <w:rsid w:val="00853B71"/>
    <w:rsid w:val="00856E91"/>
    <w:rsid w:val="00857257"/>
    <w:rsid w:val="0086615B"/>
    <w:rsid w:val="00873F17"/>
    <w:rsid w:val="0089312B"/>
    <w:rsid w:val="00895BBB"/>
    <w:rsid w:val="0089624C"/>
    <w:rsid w:val="008A3568"/>
    <w:rsid w:val="008A54FC"/>
    <w:rsid w:val="008D03B9"/>
    <w:rsid w:val="008F18D6"/>
    <w:rsid w:val="00904780"/>
    <w:rsid w:val="00921047"/>
    <w:rsid w:val="00922385"/>
    <w:rsid w:val="009223DF"/>
    <w:rsid w:val="00936091"/>
    <w:rsid w:val="00940D8A"/>
    <w:rsid w:val="00946AE9"/>
    <w:rsid w:val="00946F6C"/>
    <w:rsid w:val="00962258"/>
    <w:rsid w:val="009678B7"/>
    <w:rsid w:val="00970B5A"/>
    <w:rsid w:val="00975D20"/>
    <w:rsid w:val="00981224"/>
    <w:rsid w:val="00984503"/>
    <w:rsid w:val="00984C4A"/>
    <w:rsid w:val="00992D9C"/>
    <w:rsid w:val="00994D7A"/>
    <w:rsid w:val="00995B68"/>
    <w:rsid w:val="00996CB8"/>
    <w:rsid w:val="009B042B"/>
    <w:rsid w:val="009B240F"/>
    <w:rsid w:val="009B2E97"/>
    <w:rsid w:val="009C076C"/>
    <w:rsid w:val="009C442C"/>
    <w:rsid w:val="009D3B56"/>
    <w:rsid w:val="009E07F4"/>
    <w:rsid w:val="009E69A2"/>
    <w:rsid w:val="009F309B"/>
    <w:rsid w:val="009F392E"/>
    <w:rsid w:val="00A02775"/>
    <w:rsid w:val="00A04790"/>
    <w:rsid w:val="00A05B13"/>
    <w:rsid w:val="00A12CC9"/>
    <w:rsid w:val="00A142DC"/>
    <w:rsid w:val="00A2240C"/>
    <w:rsid w:val="00A267AB"/>
    <w:rsid w:val="00A34C78"/>
    <w:rsid w:val="00A500EA"/>
    <w:rsid w:val="00A50641"/>
    <w:rsid w:val="00A51E51"/>
    <w:rsid w:val="00A530BF"/>
    <w:rsid w:val="00A6177B"/>
    <w:rsid w:val="00A62674"/>
    <w:rsid w:val="00A66136"/>
    <w:rsid w:val="00A71189"/>
    <w:rsid w:val="00A753ED"/>
    <w:rsid w:val="00A94C2F"/>
    <w:rsid w:val="00AA3EF2"/>
    <w:rsid w:val="00AA4CBB"/>
    <w:rsid w:val="00AA50F9"/>
    <w:rsid w:val="00AA65FA"/>
    <w:rsid w:val="00AA7351"/>
    <w:rsid w:val="00AD056F"/>
    <w:rsid w:val="00AD57C8"/>
    <w:rsid w:val="00AD6731"/>
    <w:rsid w:val="00AE4F40"/>
    <w:rsid w:val="00B008D5"/>
    <w:rsid w:val="00B00EA8"/>
    <w:rsid w:val="00B02B91"/>
    <w:rsid w:val="00B03EB9"/>
    <w:rsid w:val="00B05100"/>
    <w:rsid w:val="00B05D88"/>
    <w:rsid w:val="00B06145"/>
    <w:rsid w:val="00B15A8D"/>
    <w:rsid w:val="00B15D0D"/>
    <w:rsid w:val="00B211EF"/>
    <w:rsid w:val="00B2400B"/>
    <w:rsid w:val="00B2530B"/>
    <w:rsid w:val="00B34218"/>
    <w:rsid w:val="00B42FEE"/>
    <w:rsid w:val="00B50AD5"/>
    <w:rsid w:val="00B725A6"/>
    <w:rsid w:val="00B75D2B"/>
    <w:rsid w:val="00B75EE1"/>
    <w:rsid w:val="00B77481"/>
    <w:rsid w:val="00B800BD"/>
    <w:rsid w:val="00B8518B"/>
    <w:rsid w:val="00B91654"/>
    <w:rsid w:val="00B91F23"/>
    <w:rsid w:val="00B9549B"/>
    <w:rsid w:val="00B96B60"/>
    <w:rsid w:val="00B97B72"/>
    <w:rsid w:val="00BA0376"/>
    <w:rsid w:val="00BA20AC"/>
    <w:rsid w:val="00BB0248"/>
    <w:rsid w:val="00BC260A"/>
    <w:rsid w:val="00BD230A"/>
    <w:rsid w:val="00BD7E91"/>
    <w:rsid w:val="00BD7F0D"/>
    <w:rsid w:val="00BF4756"/>
    <w:rsid w:val="00BF5F15"/>
    <w:rsid w:val="00C02D0A"/>
    <w:rsid w:val="00C03A6E"/>
    <w:rsid w:val="00C11B12"/>
    <w:rsid w:val="00C2381F"/>
    <w:rsid w:val="00C30C0F"/>
    <w:rsid w:val="00C3606B"/>
    <w:rsid w:val="00C420CA"/>
    <w:rsid w:val="00C44F6A"/>
    <w:rsid w:val="00C5109A"/>
    <w:rsid w:val="00C54743"/>
    <w:rsid w:val="00C5655A"/>
    <w:rsid w:val="00C6198E"/>
    <w:rsid w:val="00C7763D"/>
    <w:rsid w:val="00C778A5"/>
    <w:rsid w:val="00C814B5"/>
    <w:rsid w:val="00C826BD"/>
    <w:rsid w:val="00C95162"/>
    <w:rsid w:val="00CA59E7"/>
    <w:rsid w:val="00CC4705"/>
    <w:rsid w:val="00CC69AC"/>
    <w:rsid w:val="00CD1454"/>
    <w:rsid w:val="00CD1FC4"/>
    <w:rsid w:val="00CD3E6B"/>
    <w:rsid w:val="00CD64CF"/>
    <w:rsid w:val="00CD7B19"/>
    <w:rsid w:val="00CE119B"/>
    <w:rsid w:val="00CE60E7"/>
    <w:rsid w:val="00D015F4"/>
    <w:rsid w:val="00D034A0"/>
    <w:rsid w:val="00D0498C"/>
    <w:rsid w:val="00D21061"/>
    <w:rsid w:val="00D4108E"/>
    <w:rsid w:val="00D41596"/>
    <w:rsid w:val="00D6163D"/>
    <w:rsid w:val="00D63F95"/>
    <w:rsid w:val="00D64AC7"/>
    <w:rsid w:val="00D705F7"/>
    <w:rsid w:val="00D70D53"/>
    <w:rsid w:val="00D775C0"/>
    <w:rsid w:val="00D831A3"/>
    <w:rsid w:val="00D96037"/>
    <w:rsid w:val="00DA2D31"/>
    <w:rsid w:val="00DA3711"/>
    <w:rsid w:val="00DA6201"/>
    <w:rsid w:val="00DB2DEB"/>
    <w:rsid w:val="00DD1211"/>
    <w:rsid w:val="00DD28CC"/>
    <w:rsid w:val="00DD46F3"/>
    <w:rsid w:val="00DE0B3B"/>
    <w:rsid w:val="00DE56F2"/>
    <w:rsid w:val="00DE68D5"/>
    <w:rsid w:val="00DF116D"/>
    <w:rsid w:val="00DF1887"/>
    <w:rsid w:val="00E1013A"/>
    <w:rsid w:val="00E123FB"/>
    <w:rsid w:val="00E1528E"/>
    <w:rsid w:val="00E218B5"/>
    <w:rsid w:val="00E44307"/>
    <w:rsid w:val="00E45B34"/>
    <w:rsid w:val="00E63F60"/>
    <w:rsid w:val="00E762E9"/>
    <w:rsid w:val="00E9624B"/>
    <w:rsid w:val="00EB104F"/>
    <w:rsid w:val="00EB2B45"/>
    <w:rsid w:val="00EB3E8C"/>
    <w:rsid w:val="00EC08C7"/>
    <w:rsid w:val="00EC114B"/>
    <w:rsid w:val="00ED14BD"/>
    <w:rsid w:val="00EE0048"/>
    <w:rsid w:val="00EE6572"/>
    <w:rsid w:val="00F0092E"/>
    <w:rsid w:val="00F01587"/>
    <w:rsid w:val="00F016C7"/>
    <w:rsid w:val="00F04289"/>
    <w:rsid w:val="00F12DEC"/>
    <w:rsid w:val="00F1715C"/>
    <w:rsid w:val="00F20469"/>
    <w:rsid w:val="00F21C68"/>
    <w:rsid w:val="00F27FF1"/>
    <w:rsid w:val="00F306F2"/>
    <w:rsid w:val="00F310F8"/>
    <w:rsid w:val="00F35617"/>
    <w:rsid w:val="00F35939"/>
    <w:rsid w:val="00F37A56"/>
    <w:rsid w:val="00F40D0B"/>
    <w:rsid w:val="00F45607"/>
    <w:rsid w:val="00F53137"/>
    <w:rsid w:val="00F659EB"/>
    <w:rsid w:val="00F735B2"/>
    <w:rsid w:val="00F813AF"/>
    <w:rsid w:val="00F8233B"/>
    <w:rsid w:val="00F86BA6"/>
    <w:rsid w:val="00F92868"/>
    <w:rsid w:val="00F96DB5"/>
    <w:rsid w:val="00F9788F"/>
    <w:rsid w:val="00FA11C7"/>
    <w:rsid w:val="00FA14CC"/>
    <w:rsid w:val="00FA1C30"/>
    <w:rsid w:val="00FA26A7"/>
    <w:rsid w:val="00FB6342"/>
    <w:rsid w:val="00FC6389"/>
    <w:rsid w:val="00FD0687"/>
    <w:rsid w:val="00FD39A1"/>
    <w:rsid w:val="00FE15B3"/>
    <w:rsid w:val="00FE2605"/>
    <w:rsid w:val="00FE586E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18A2"/>
  <w14:defaultImageDpi w14:val="32767"/>
  <w15:docId w15:val="{4B620F82-BD66-48F0-8B75-C7D074F25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01C7"/>
  </w:style>
  <w:style w:type="paragraph" w:styleId="Nadpis1">
    <w:name w:val="heading 1"/>
    <w:basedOn w:val="Normln"/>
    <w:next w:val="Normln"/>
    <w:link w:val="Nadpis1Char"/>
    <w:uiPriority w:val="9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A4944"/>
    <w:pPr>
      <w:keepNext/>
      <w:keepLines/>
      <w:pBdr>
        <w:top w:val="single" w:sz="4" w:space="1" w:color="00A1E0" w:themeColor="accent3"/>
      </w:pBdr>
      <w:spacing w:before="48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5A494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710723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8201C7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6626CF"/>
    <w:pPr>
      <w:keepLines/>
      <w:suppressAutoHyphens/>
      <w:spacing w:line="240" w:lineRule="auto"/>
      <w:contextualSpacing/>
    </w:pPr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character" w:customStyle="1" w:styleId="NzevChar">
    <w:name w:val="Název Char"/>
    <w:basedOn w:val="Standardnpsmoodstavce"/>
    <w:link w:val="Nzev"/>
    <w:uiPriority w:val="10"/>
    <w:rsid w:val="006626CF"/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8201C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F12DEC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F12DEC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F12DEC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F12DEC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F12DEC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F37A56"/>
    <w:pPr>
      <w:ind w:left="1134" w:hanging="1134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61068E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61068E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61068E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F0092E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370F9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70F9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70F9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0F9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0F99"/>
    <w:rPr>
      <w:b/>
      <w:bCs/>
      <w:sz w:val="20"/>
      <w:szCs w:val="20"/>
    </w:rPr>
  </w:style>
  <w:style w:type="character" w:customStyle="1" w:styleId="FontStyle38">
    <w:name w:val="Font Style38"/>
    <w:uiPriority w:val="99"/>
    <w:rsid w:val="00FD39A1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neifel.SZDCSDC\Documents\NESTAVEBN&#205;%20INVESTICE\Nestavebn&#237;_investice_2020\SKLADY_PHM\Sklady_sout&#283;&#382;\Sklady_PHM_ZTP_p&#345;&#237;loha_&#269;_2(Spr&#225;va_&#382;eleznic)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FA81F7-F9D3-4849-9F09-3AB2E1299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05ACD1-8671-494B-AABB-E54F21E5E55A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587B631-BD6A-4412-9F8E-9EFFBC04D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8A41B50-D6C6-4ACA-983A-B7A56C1038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Sklady_PHM_ZTP_příloha_č_2(Správa_železnic).dotx</Template>
  <TotalTime>4</TotalTime>
  <Pages>3</Pages>
  <Words>829</Words>
  <Characters>4892</Characters>
  <Application>Microsoft Office Word</Application>
  <DocSecurity>0</DocSecurity>
  <Lines>40</Lines>
  <Paragraphs>11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1. Představení projektu</vt:lpstr>
      <vt:lpstr>    2. Úkoly a výstupy</vt:lpstr>
      <vt:lpstr>    3. Diskuzní část </vt:lpstr>
      <vt:lpstr>    4. Termín příštího jednání</vt:lpstr>
    </vt:vector>
  </TitlesOfParts>
  <Company>Správa železnic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13</cp:revision>
  <cp:lastPrinted>2026-07-01T05:23:00Z</cp:lastPrinted>
  <dcterms:created xsi:type="dcterms:W3CDTF">2026-06-30T09:55:00Z</dcterms:created>
  <dcterms:modified xsi:type="dcterms:W3CDTF">2026-07-16T13:34:00Z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